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6DDA9FAA" w:rsidR="00B81816" w:rsidRDefault="00785A2C">
      <w:pPr>
        <w:pStyle w:val="CRCoverPage"/>
        <w:tabs>
          <w:tab w:val="right" w:pos="9639"/>
        </w:tabs>
        <w:spacing w:after="0"/>
        <w:rPr>
          <w:b/>
          <w:i/>
          <w:sz w:val="28"/>
          <w:lang w:val="en-US" w:eastAsia="zh-CN"/>
        </w:rPr>
      </w:pPr>
      <w:r>
        <w:rPr>
          <w:b/>
          <w:sz w:val="24"/>
        </w:rPr>
        <w:t>3GPP TSG-WG2 Meeting #</w:t>
      </w:r>
      <w:r w:rsidR="006D4940">
        <w:rPr>
          <w:b/>
          <w:sz w:val="24"/>
        </w:rPr>
        <w:t>170</w:t>
      </w:r>
      <w:r>
        <w:rPr>
          <w:b/>
          <w:i/>
          <w:sz w:val="28"/>
        </w:rPr>
        <w:tab/>
      </w:r>
      <w:r w:rsidR="000C2058" w:rsidRPr="003429BA">
        <w:rPr>
          <w:b/>
          <w:i/>
          <w:sz w:val="28"/>
        </w:rPr>
        <w:t>S2-</w:t>
      </w:r>
      <w:r w:rsidR="001E0E12" w:rsidRPr="003429BA">
        <w:rPr>
          <w:b/>
          <w:i/>
          <w:sz w:val="28"/>
        </w:rPr>
        <w:t>250</w:t>
      </w:r>
      <w:r w:rsidR="008E19A8">
        <w:rPr>
          <w:b/>
          <w:i/>
          <w:sz w:val="28"/>
        </w:rPr>
        <w:t>6858</w:t>
      </w:r>
    </w:p>
    <w:p w14:paraId="0E92C984" w14:textId="04DBA39F" w:rsidR="00B81816" w:rsidRDefault="0094272F">
      <w:pPr>
        <w:pStyle w:val="CRCoverPage"/>
        <w:outlineLvl w:val="0"/>
        <w:rPr>
          <w:b/>
          <w:sz w:val="24"/>
        </w:rPr>
      </w:pPr>
      <w:r>
        <w:rPr>
          <w:rFonts w:eastAsia="Arial Unicode MS" w:cs="Arial"/>
          <w:b/>
          <w:bCs/>
          <w:sz w:val="24"/>
        </w:rPr>
        <w:t>Goteborg, Sweden</w:t>
      </w:r>
      <w:r w:rsidRPr="00F4738E">
        <w:rPr>
          <w:rFonts w:eastAsia="Arial Unicode MS" w:cs="Arial"/>
          <w:b/>
          <w:bCs/>
          <w:sz w:val="24"/>
        </w:rPr>
        <w:t xml:space="preserve">, </w:t>
      </w:r>
      <w:r>
        <w:rPr>
          <w:rFonts w:eastAsia="Arial Unicode MS" w:cs="Arial"/>
          <w:b/>
          <w:bCs/>
          <w:sz w:val="24"/>
        </w:rPr>
        <w:t>25</w:t>
      </w:r>
      <w:r w:rsidRPr="001C0699">
        <w:rPr>
          <w:rFonts w:eastAsia="Arial Unicode MS" w:cs="Arial"/>
          <w:b/>
          <w:bCs/>
          <w:sz w:val="24"/>
          <w:vertAlign w:val="superscript"/>
        </w:rPr>
        <w:t>th</w:t>
      </w:r>
      <w:r>
        <w:rPr>
          <w:rFonts w:eastAsia="Arial Unicode MS" w:cs="Arial"/>
          <w:b/>
          <w:bCs/>
          <w:sz w:val="24"/>
        </w:rPr>
        <w:t xml:space="preserve"> </w:t>
      </w:r>
      <w:r w:rsidRPr="00F4738E">
        <w:rPr>
          <w:rFonts w:eastAsia="Arial Unicode MS" w:cs="Arial"/>
          <w:b/>
          <w:bCs/>
          <w:sz w:val="24"/>
        </w:rPr>
        <w:t>–</w:t>
      </w:r>
      <w:r>
        <w:rPr>
          <w:rFonts w:eastAsia="Arial Unicode MS" w:cs="Arial"/>
          <w:b/>
          <w:bCs/>
          <w:sz w:val="24"/>
        </w:rPr>
        <w:t xml:space="preserve"> 29</w:t>
      </w:r>
      <w:r w:rsidRPr="008F26BC">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9243A6" w:rsidRPr="009243A6">
        <w:rPr>
          <w:rFonts w:eastAsiaTheme="minorEastAsia" w:cs="Arial"/>
          <w:b/>
          <w:bCs/>
          <w:color w:val="0070C0"/>
        </w:rPr>
        <w:t xml:space="preserve">(was </w:t>
      </w:r>
      <w:r w:rsidR="001E0E12">
        <w:rPr>
          <w:rFonts w:eastAsiaTheme="minorEastAsia" w:cs="Arial"/>
          <w:b/>
          <w:bCs/>
          <w:color w:val="0070C0"/>
        </w:rPr>
        <w:t>S2-</w:t>
      </w:r>
      <w:r>
        <w:rPr>
          <w:rFonts w:eastAsiaTheme="minorEastAsia" w:cs="Arial"/>
          <w:b/>
          <w:bCs/>
          <w:color w:val="0070C0"/>
        </w:rPr>
        <w:t>2504878</w:t>
      </w:r>
      <w:r w:rsidR="009243A6" w:rsidRPr="009243A6">
        <w:rPr>
          <w:rFonts w:eastAsiaTheme="minorEastAsia" w:cs="Arial"/>
          <w:b/>
          <w:bCs/>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DOCPROPERTY  Spec#  \* MERGEFORMAT">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4B1855D6" w:rsidR="00B81816" w:rsidRDefault="00EE57CF">
            <w:pPr>
              <w:pStyle w:val="CRCoverPage"/>
              <w:spacing w:after="0"/>
            </w:pPr>
            <w:r w:rsidRPr="003429BA">
              <w:rPr>
                <w:b/>
                <w:sz w:val="28"/>
              </w:rPr>
              <w:t>1421</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7764F886" w:rsidR="00B81816" w:rsidRDefault="008E19A8" w:rsidP="00223219">
            <w:pPr>
              <w:pStyle w:val="CRCoverPage"/>
              <w:spacing w:after="0"/>
              <w:jc w:val="center"/>
              <w:rPr>
                <w:b/>
              </w:rPr>
            </w:pPr>
            <w:r>
              <w:rPr>
                <w:b/>
                <w:sz w:val="28"/>
              </w:rPr>
              <w:t>6</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40E547F5" w:rsidR="00B81816" w:rsidRDefault="00785A2C" w:rsidP="00313179">
            <w:pPr>
              <w:pStyle w:val="CRCoverPage"/>
              <w:spacing w:after="0"/>
              <w:jc w:val="center"/>
              <w:rPr>
                <w:sz w:val="28"/>
              </w:rPr>
            </w:pPr>
            <w:r w:rsidRPr="006C75A3">
              <w:rPr>
                <w:b/>
                <w:sz w:val="28"/>
              </w:rPr>
              <w:t>19.</w:t>
            </w:r>
            <w:r w:rsidR="006B19EE">
              <w:rPr>
                <w:b/>
                <w:sz w:val="28"/>
              </w:rPr>
              <w:t>3</w:t>
            </w:r>
            <w:r w:rsidRPr="006C75A3">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6E9DEA96" w:rsidR="00B81816" w:rsidRDefault="00EB0258">
            <w:pPr>
              <w:pStyle w:val="CRCoverPage"/>
              <w:spacing w:after="0"/>
              <w:ind w:left="100"/>
            </w:pPr>
            <w:r>
              <w:rPr>
                <w:lang w:eastAsia="zh-CN"/>
              </w:rPr>
              <w:t>Corrections for</w:t>
            </w:r>
            <w:r w:rsidR="00785A2C">
              <w:rPr>
                <w:lang w:eastAsia="zh-CN"/>
              </w:rPr>
              <w:t xml:space="preserve">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0601BCC7" w:rsidR="00B81816" w:rsidRPr="003429BA" w:rsidRDefault="00785A2C">
            <w:pPr>
              <w:pStyle w:val="CRCoverPage"/>
              <w:spacing w:after="0"/>
              <w:ind w:left="100"/>
              <w:rPr>
                <w:lang w:val="es-ES"/>
              </w:rPr>
            </w:pPr>
            <w:r w:rsidRPr="003429BA">
              <w:rPr>
                <w:lang w:val="es-ES" w:eastAsia="zh-CN"/>
              </w:rPr>
              <w:t>Ericsson</w:t>
            </w:r>
            <w:r w:rsidR="00B55144" w:rsidRPr="003429BA">
              <w:rPr>
                <w:lang w:val="es-ES" w:eastAsia="zh-CN"/>
              </w:rPr>
              <w:t>, China Telecom</w:t>
            </w:r>
            <w:r w:rsidR="009875F6" w:rsidRPr="003429BA">
              <w:rPr>
                <w:lang w:val="es-ES" w:eastAsia="zh-CN"/>
              </w:rPr>
              <w:t>, ZTE</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Pr="00FE7E06" w:rsidRDefault="00785A2C">
            <w:pPr>
              <w:pStyle w:val="CRCoverPage"/>
              <w:spacing w:after="0"/>
              <w:ind w:left="100"/>
            </w:pPr>
            <w:r w:rsidRPr="00FE7E06">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Pr="00FE7E0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Pr="00FE7E06" w:rsidRDefault="00785A2C">
            <w:pPr>
              <w:pStyle w:val="CRCoverPage"/>
              <w:spacing w:after="0"/>
              <w:ind w:left="100"/>
              <w:rPr>
                <w:lang w:eastAsia="zh-CN"/>
              </w:rPr>
            </w:pPr>
            <w:r w:rsidRPr="00FE7E06">
              <w:rPr>
                <w:rFonts w:hint="eastAsia"/>
                <w:lang w:eastAsia="zh-CN"/>
              </w:rPr>
              <w:t>A</w:t>
            </w:r>
            <w:r w:rsidRPr="00FE7E06">
              <w:rPr>
                <w:lang w:eastAsia="zh-CN"/>
              </w:rPr>
              <w:t>IML_CN</w:t>
            </w:r>
          </w:p>
        </w:tc>
        <w:tc>
          <w:tcPr>
            <w:tcW w:w="567" w:type="dxa"/>
            <w:tcBorders>
              <w:left w:val="nil"/>
            </w:tcBorders>
          </w:tcPr>
          <w:p w14:paraId="6ED55554" w14:textId="77777777" w:rsidR="00B81816" w:rsidRPr="00FE7E06" w:rsidRDefault="00B81816">
            <w:pPr>
              <w:pStyle w:val="CRCoverPage"/>
              <w:spacing w:after="0"/>
              <w:ind w:right="100"/>
            </w:pPr>
          </w:p>
        </w:tc>
        <w:tc>
          <w:tcPr>
            <w:tcW w:w="1417" w:type="dxa"/>
            <w:gridSpan w:val="3"/>
            <w:tcBorders>
              <w:left w:val="nil"/>
            </w:tcBorders>
          </w:tcPr>
          <w:p w14:paraId="09377C11" w14:textId="77777777" w:rsidR="00B81816" w:rsidRPr="00FE7E06" w:rsidRDefault="00785A2C">
            <w:pPr>
              <w:pStyle w:val="CRCoverPage"/>
              <w:spacing w:after="0"/>
              <w:jc w:val="right"/>
            </w:pPr>
            <w:r w:rsidRPr="00FE7E06">
              <w:rPr>
                <w:b/>
                <w:i/>
              </w:rPr>
              <w:t>Date:</w:t>
            </w:r>
          </w:p>
        </w:tc>
        <w:tc>
          <w:tcPr>
            <w:tcW w:w="2127" w:type="dxa"/>
            <w:tcBorders>
              <w:right w:val="single" w:sz="4" w:space="0" w:color="auto"/>
            </w:tcBorders>
            <w:shd w:val="pct30" w:color="FFFF00" w:fill="auto"/>
          </w:tcPr>
          <w:p w14:paraId="309F5817" w14:textId="77A1CCA8" w:rsidR="00B81816" w:rsidRPr="00FE7E06" w:rsidRDefault="00383A62">
            <w:pPr>
              <w:pStyle w:val="CRCoverPage"/>
              <w:spacing w:after="0"/>
              <w:ind w:left="100"/>
            </w:pPr>
            <w:r w:rsidRPr="00FE7E06">
              <w:t>2025-0</w:t>
            </w:r>
            <w:r w:rsidR="00CE46EE">
              <w:t>8</w:t>
            </w:r>
            <w:r w:rsidRPr="00FE7E06">
              <w:t>-</w:t>
            </w:r>
            <w:r w:rsidR="00CE46EE">
              <w:t>14</w:t>
            </w:r>
            <w:r w:rsidR="00785A2C" w:rsidRPr="00FE7E06">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Pr="00FE7E06" w:rsidRDefault="00B81816">
            <w:pPr>
              <w:pStyle w:val="CRCoverPage"/>
              <w:spacing w:after="0"/>
              <w:rPr>
                <w:sz w:val="8"/>
                <w:szCs w:val="8"/>
              </w:rPr>
            </w:pPr>
          </w:p>
        </w:tc>
        <w:tc>
          <w:tcPr>
            <w:tcW w:w="2267" w:type="dxa"/>
            <w:gridSpan w:val="2"/>
          </w:tcPr>
          <w:p w14:paraId="267FCA2A" w14:textId="77777777" w:rsidR="00B81816" w:rsidRPr="00FE7E06" w:rsidRDefault="00B81816">
            <w:pPr>
              <w:pStyle w:val="CRCoverPage"/>
              <w:spacing w:after="0"/>
              <w:rPr>
                <w:sz w:val="8"/>
                <w:szCs w:val="8"/>
              </w:rPr>
            </w:pPr>
          </w:p>
        </w:tc>
        <w:tc>
          <w:tcPr>
            <w:tcW w:w="1417" w:type="dxa"/>
            <w:gridSpan w:val="3"/>
          </w:tcPr>
          <w:p w14:paraId="0F7B6EF9" w14:textId="77777777" w:rsidR="00B81816" w:rsidRPr="00FE7E06" w:rsidRDefault="00B81816">
            <w:pPr>
              <w:pStyle w:val="CRCoverPage"/>
              <w:spacing w:after="0"/>
              <w:rPr>
                <w:sz w:val="8"/>
                <w:szCs w:val="8"/>
              </w:rPr>
            </w:pPr>
          </w:p>
        </w:tc>
        <w:tc>
          <w:tcPr>
            <w:tcW w:w="2127" w:type="dxa"/>
            <w:tcBorders>
              <w:right w:val="single" w:sz="4" w:space="0" w:color="auto"/>
            </w:tcBorders>
          </w:tcPr>
          <w:p w14:paraId="0D5D0566" w14:textId="77777777" w:rsidR="00B81816" w:rsidRPr="00FE7E0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646C02EB" w:rsidR="00B81816" w:rsidRDefault="0071385A">
            <w:pPr>
              <w:pStyle w:val="CRCoverPage"/>
              <w:spacing w:after="0"/>
              <w:ind w:left="100" w:right="-609"/>
              <w:rPr>
                <w:b/>
              </w:rPr>
            </w:pPr>
            <w:r w:rsidRPr="002C33D7">
              <w:t>F</w:t>
            </w:r>
          </w:p>
        </w:tc>
        <w:tc>
          <w:tcPr>
            <w:tcW w:w="3402" w:type="dxa"/>
            <w:gridSpan w:val="5"/>
            <w:tcBorders>
              <w:left w:val="nil"/>
            </w:tcBorders>
          </w:tcPr>
          <w:p w14:paraId="054C3B47" w14:textId="77777777" w:rsidR="00B81816" w:rsidRPr="00FE7E06" w:rsidRDefault="00B81816">
            <w:pPr>
              <w:pStyle w:val="CRCoverPage"/>
              <w:spacing w:after="0"/>
            </w:pPr>
          </w:p>
        </w:tc>
        <w:tc>
          <w:tcPr>
            <w:tcW w:w="1417" w:type="dxa"/>
            <w:gridSpan w:val="3"/>
            <w:tcBorders>
              <w:left w:val="nil"/>
            </w:tcBorders>
          </w:tcPr>
          <w:p w14:paraId="588AD7F3" w14:textId="77777777" w:rsidR="00B81816" w:rsidRPr="00FE7E06" w:rsidRDefault="00785A2C">
            <w:pPr>
              <w:pStyle w:val="CRCoverPage"/>
              <w:spacing w:after="0"/>
              <w:jc w:val="right"/>
              <w:rPr>
                <w:b/>
                <w:i/>
              </w:rPr>
            </w:pPr>
            <w:r w:rsidRPr="00FE7E06">
              <w:rPr>
                <w:b/>
                <w:i/>
              </w:rPr>
              <w:t>Release:</w:t>
            </w:r>
          </w:p>
        </w:tc>
        <w:tc>
          <w:tcPr>
            <w:tcW w:w="2127" w:type="dxa"/>
            <w:tcBorders>
              <w:right w:val="single" w:sz="4" w:space="0" w:color="auto"/>
            </w:tcBorders>
            <w:shd w:val="pct30" w:color="FFFF00" w:fill="auto"/>
          </w:tcPr>
          <w:p w14:paraId="618B7837" w14:textId="77777777" w:rsidR="00B81816" w:rsidRPr="00FE7E06" w:rsidRDefault="00785A2C">
            <w:pPr>
              <w:pStyle w:val="CRCoverPage"/>
              <w:spacing w:after="0"/>
              <w:ind w:left="100"/>
            </w:pPr>
            <w:r w:rsidRPr="00FE7E06">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Pr="00FE7E06" w:rsidRDefault="00785A2C">
            <w:pPr>
              <w:pStyle w:val="CRCoverPage"/>
              <w:spacing w:after="0"/>
              <w:ind w:left="383" w:hanging="383"/>
              <w:rPr>
                <w:i/>
                <w:sz w:val="18"/>
              </w:rPr>
            </w:pPr>
            <w:r w:rsidRPr="00FE7E06">
              <w:rPr>
                <w:i/>
                <w:sz w:val="18"/>
              </w:rPr>
              <w:t xml:space="preserve">Use </w:t>
            </w:r>
            <w:r w:rsidRPr="00FE7E06">
              <w:rPr>
                <w:i/>
                <w:sz w:val="18"/>
                <w:u w:val="single"/>
              </w:rPr>
              <w:t>one</w:t>
            </w:r>
            <w:r w:rsidRPr="00FE7E06">
              <w:rPr>
                <w:i/>
                <w:sz w:val="18"/>
              </w:rPr>
              <w:t xml:space="preserve"> of the following categories:</w:t>
            </w:r>
            <w:r w:rsidRPr="00FE7E06">
              <w:rPr>
                <w:b/>
                <w:i/>
                <w:sz w:val="18"/>
              </w:rPr>
              <w:br/>
              <w:t>F</w:t>
            </w:r>
            <w:r w:rsidRPr="00FE7E06">
              <w:rPr>
                <w:i/>
                <w:sz w:val="18"/>
              </w:rPr>
              <w:t xml:space="preserve">  (correction)</w:t>
            </w:r>
            <w:r w:rsidRPr="00FE7E06">
              <w:rPr>
                <w:i/>
                <w:sz w:val="18"/>
              </w:rPr>
              <w:br/>
            </w:r>
            <w:r w:rsidRPr="00FE7E06">
              <w:rPr>
                <w:b/>
                <w:i/>
                <w:sz w:val="18"/>
              </w:rPr>
              <w:t>A</w:t>
            </w:r>
            <w:r w:rsidRPr="00FE7E06">
              <w:rPr>
                <w:i/>
                <w:sz w:val="18"/>
              </w:rPr>
              <w:t xml:space="preserve">  (mirror corresponding to a change in an earlier </w:t>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t>release)</w:t>
            </w:r>
            <w:r w:rsidRPr="00FE7E06">
              <w:rPr>
                <w:i/>
                <w:sz w:val="18"/>
              </w:rPr>
              <w:br/>
            </w:r>
            <w:r w:rsidRPr="00FE7E06">
              <w:rPr>
                <w:b/>
                <w:i/>
                <w:sz w:val="18"/>
              </w:rPr>
              <w:t>B</w:t>
            </w:r>
            <w:r w:rsidRPr="00FE7E06">
              <w:rPr>
                <w:i/>
                <w:sz w:val="18"/>
              </w:rPr>
              <w:t xml:space="preserve">  (addition of feature), </w:t>
            </w:r>
            <w:r w:rsidRPr="00FE7E06">
              <w:rPr>
                <w:i/>
                <w:sz w:val="18"/>
              </w:rPr>
              <w:br/>
            </w:r>
            <w:r w:rsidRPr="00FE7E06">
              <w:rPr>
                <w:b/>
                <w:i/>
                <w:sz w:val="18"/>
              </w:rPr>
              <w:t>C</w:t>
            </w:r>
            <w:r w:rsidRPr="00FE7E06">
              <w:rPr>
                <w:i/>
                <w:sz w:val="18"/>
              </w:rPr>
              <w:t xml:space="preserve">  (functional modification of feature)</w:t>
            </w:r>
            <w:r w:rsidRPr="00FE7E06">
              <w:rPr>
                <w:i/>
                <w:sz w:val="18"/>
              </w:rPr>
              <w:br/>
            </w:r>
            <w:r w:rsidRPr="00FE7E06">
              <w:rPr>
                <w:b/>
                <w:i/>
                <w:sz w:val="18"/>
              </w:rPr>
              <w:t>D</w:t>
            </w:r>
            <w:r w:rsidRPr="00FE7E06">
              <w:rPr>
                <w:i/>
                <w:sz w:val="18"/>
              </w:rPr>
              <w:t xml:space="preserve">  (editorial modification)</w:t>
            </w:r>
          </w:p>
          <w:p w14:paraId="459BDCCE" w14:textId="77777777" w:rsidR="00B81816" w:rsidRPr="00FE7E06" w:rsidRDefault="00785A2C">
            <w:pPr>
              <w:pStyle w:val="CRCoverPage"/>
            </w:pPr>
            <w:r w:rsidRPr="00FE7E06">
              <w:rPr>
                <w:sz w:val="18"/>
              </w:rPr>
              <w:t>Detailed explanations of the above categories can</w:t>
            </w:r>
            <w:r w:rsidRPr="00FE7E06">
              <w:rPr>
                <w:sz w:val="18"/>
              </w:rPr>
              <w:br/>
              <w:t xml:space="preserve">be found in 3GPP </w:t>
            </w:r>
            <w:hyperlink r:id="rId13" w:history="1">
              <w:r w:rsidRPr="00FE7E06">
                <w:rPr>
                  <w:rStyle w:val="Hyperlink"/>
                  <w:sz w:val="18"/>
                </w:rPr>
                <w:t>TR 21.900</w:t>
              </w:r>
            </w:hyperlink>
            <w:r w:rsidRPr="00FE7E06">
              <w:rPr>
                <w:sz w:val="18"/>
              </w:rPr>
              <w:t>.</w:t>
            </w:r>
          </w:p>
        </w:tc>
        <w:tc>
          <w:tcPr>
            <w:tcW w:w="3120" w:type="dxa"/>
            <w:gridSpan w:val="2"/>
            <w:tcBorders>
              <w:bottom w:val="single" w:sz="4" w:space="0" w:color="auto"/>
              <w:right w:val="single" w:sz="4" w:space="0" w:color="auto"/>
            </w:tcBorders>
          </w:tcPr>
          <w:p w14:paraId="07729971" w14:textId="77777777" w:rsidR="00B81816" w:rsidRPr="00FE7E06" w:rsidRDefault="00785A2C">
            <w:pPr>
              <w:pStyle w:val="CRCoverPage"/>
              <w:tabs>
                <w:tab w:val="left" w:pos="950"/>
              </w:tabs>
              <w:spacing w:after="0"/>
              <w:ind w:left="241" w:hanging="241"/>
              <w:rPr>
                <w:i/>
                <w:sz w:val="18"/>
              </w:rPr>
            </w:pPr>
            <w:r w:rsidRPr="00FE7E06">
              <w:rPr>
                <w:i/>
                <w:sz w:val="18"/>
              </w:rPr>
              <w:t xml:space="preserve">Use </w:t>
            </w:r>
            <w:r w:rsidRPr="00FE7E06">
              <w:rPr>
                <w:i/>
                <w:sz w:val="18"/>
                <w:u w:val="single"/>
              </w:rPr>
              <w:t>one</w:t>
            </w:r>
            <w:r w:rsidRPr="00FE7E06">
              <w:rPr>
                <w:i/>
                <w:sz w:val="18"/>
              </w:rPr>
              <w:t xml:space="preserve"> of the following releases:</w:t>
            </w:r>
            <w:r w:rsidRPr="00FE7E06">
              <w:rPr>
                <w:i/>
                <w:sz w:val="18"/>
              </w:rPr>
              <w:br/>
              <w:t>Rel-8</w:t>
            </w:r>
            <w:r w:rsidRPr="00FE7E06">
              <w:rPr>
                <w:i/>
                <w:sz w:val="18"/>
              </w:rPr>
              <w:tab/>
              <w:t>(Release 8)</w:t>
            </w:r>
            <w:r w:rsidRPr="00FE7E06">
              <w:rPr>
                <w:i/>
                <w:sz w:val="18"/>
              </w:rPr>
              <w:br/>
              <w:t>Rel-9</w:t>
            </w:r>
            <w:r w:rsidRPr="00FE7E06">
              <w:rPr>
                <w:i/>
                <w:sz w:val="18"/>
              </w:rPr>
              <w:tab/>
              <w:t>(Release 9)</w:t>
            </w:r>
            <w:r w:rsidRPr="00FE7E06">
              <w:rPr>
                <w:i/>
                <w:sz w:val="18"/>
              </w:rPr>
              <w:br/>
              <w:t>Rel-10</w:t>
            </w:r>
            <w:r w:rsidRPr="00FE7E06">
              <w:rPr>
                <w:i/>
                <w:sz w:val="18"/>
              </w:rPr>
              <w:tab/>
              <w:t>(Release 10)</w:t>
            </w:r>
            <w:r w:rsidRPr="00FE7E06">
              <w:rPr>
                <w:i/>
                <w:sz w:val="18"/>
              </w:rPr>
              <w:br/>
              <w:t>Rel-11</w:t>
            </w:r>
            <w:r w:rsidRPr="00FE7E06">
              <w:rPr>
                <w:i/>
                <w:sz w:val="18"/>
              </w:rPr>
              <w:tab/>
              <w:t>(Release 11)</w:t>
            </w:r>
            <w:r w:rsidRPr="00FE7E06">
              <w:rPr>
                <w:i/>
                <w:sz w:val="18"/>
              </w:rPr>
              <w:br/>
              <w:t>…</w:t>
            </w:r>
            <w:r w:rsidRPr="00FE7E06">
              <w:rPr>
                <w:i/>
                <w:sz w:val="18"/>
              </w:rPr>
              <w:br/>
              <w:t>Rel-17</w:t>
            </w:r>
            <w:r w:rsidRPr="00FE7E06">
              <w:rPr>
                <w:i/>
                <w:sz w:val="18"/>
              </w:rPr>
              <w:tab/>
              <w:t>(Release 17)</w:t>
            </w:r>
            <w:r w:rsidRPr="00FE7E06">
              <w:rPr>
                <w:i/>
                <w:sz w:val="18"/>
              </w:rPr>
              <w:br/>
              <w:t>Rel-18</w:t>
            </w:r>
            <w:r w:rsidRPr="00FE7E06">
              <w:rPr>
                <w:i/>
                <w:sz w:val="18"/>
              </w:rPr>
              <w:tab/>
              <w:t>(Release 18)</w:t>
            </w:r>
            <w:r w:rsidRPr="00FE7E06">
              <w:rPr>
                <w:i/>
                <w:sz w:val="18"/>
              </w:rPr>
              <w:br/>
              <w:t>Rel-19</w:t>
            </w:r>
            <w:r w:rsidRPr="00FE7E06">
              <w:rPr>
                <w:i/>
                <w:sz w:val="18"/>
              </w:rPr>
              <w:tab/>
              <w:t xml:space="preserve">(Release 19) </w:t>
            </w:r>
            <w:r w:rsidRPr="00FE7E06">
              <w:rPr>
                <w:i/>
                <w:sz w:val="18"/>
              </w:rPr>
              <w:br/>
              <w:t>Rel-20</w:t>
            </w:r>
            <w:r w:rsidRPr="00FE7E06">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Pr="00FE7E06" w:rsidRDefault="00B81816">
            <w:pPr>
              <w:pStyle w:val="CRCoverPage"/>
              <w:spacing w:after="0"/>
              <w:rPr>
                <w:sz w:val="8"/>
                <w:szCs w:val="8"/>
              </w:rPr>
            </w:pPr>
          </w:p>
        </w:tc>
      </w:tr>
      <w:tr w:rsidR="00340D76" w14:paraId="5C58CA6D" w14:textId="77777777">
        <w:tc>
          <w:tcPr>
            <w:tcW w:w="2694" w:type="dxa"/>
            <w:gridSpan w:val="2"/>
            <w:tcBorders>
              <w:top w:val="single" w:sz="4" w:space="0" w:color="auto"/>
              <w:left w:val="single" w:sz="4" w:space="0" w:color="auto"/>
            </w:tcBorders>
          </w:tcPr>
          <w:p w14:paraId="621E0103" w14:textId="77777777" w:rsidR="00340D76" w:rsidRDefault="00340D76" w:rsidP="00340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5F14B5F3" w:rsidR="00340D76" w:rsidRPr="00FE7E06" w:rsidRDefault="00340D76" w:rsidP="00340D76">
            <w:pPr>
              <w:pStyle w:val="CRCoverPage"/>
              <w:spacing w:after="0"/>
              <w:ind w:left="100"/>
            </w:pPr>
            <w:r w:rsidRPr="00FE7E06">
              <w:rPr>
                <w:lang w:eastAsia="zh-CN"/>
              </w:rPr>
              <w:t xml:space="preserve">Updates to cover some corrections </w:t>
            </w:r>
          </w:p>
        </w:tc>
      </w:tr>
      <w:tr w:rsidR="00340D76" w14:paraId="752AA916" w14:textId="77777777">
        <w:tc>
          <w:tcPr>
            <w:tcW w:w="2694" w:type="dxa"/>
            <w:gridSpan w:val="2"/>
            <w:tcBorders>
              <w:left w:val="single" w:sz="4" w:space="0" w:color="auto"/>
            </w:tcBorders>
          </w:tcPr>
          <w:p w14:paraId="555AA67E"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11B20306" w14:textId="77777777" w:rsidR="00340D76" w:rsidRPr="00FE7E06" w:rsidRDefault="00340D76" w:rsidP="00340D76">
            <w:pPr>
              <w:pStyle w:val="CRCoverPage"/>
              <w:spacing w:after="0"/>
              <w:rPr>
                <w:sz w:val="8"/>
                <w:szCs w:val="8"/>
              </w:rPr>
            </w:pPr>
          </w:p>
        </w:tc>
      </w:tr>
      <w:tr w:rsidR="00340D76" w14:paraId="537D5691" w14:textId="77777777">
        <w:tc>
          <w:tcPr>
            <w:tcW w:w="2694" w:type="dxa"/>
            <w:gridSpan w:val="2"/>
            <w:tcBorders>
              <w:left w:val="single" w:sz="4" w:space="0" w:color="auto"/>
            </w:tcBorders>
          </w:tcPr>
          <w:p w14:paraId="00A59BC5" w14:textId="77777777" w:rsidR="00340D76" w:rsidRDefault="00340D76" w:rsidP="00340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6E8F2" w14:textId="77777777" w:rsidR="005A6363" w:rsidRDefault="005A6363" w:rsidP="005A6363">
            <w:pPr>
              <w:pStyle w:val="CRCoverPage"/>
              <w:spacing w:after="0"/>
              <w:ind w:left="100"/>
              <w:rPr>
                <w:lang w:eastAsia="zh-CN"/>
              </w:rPr>
            </w:pPr>
            <w:r>
              <w:rPr>
                <w:lang w:eastAsia="zh-CN"/>
              </w:rPr>
              <w:t xml:space="preserve">In 6.2H.2.3.1 it states </w:t>
            </w:r>
            <w:r>
              <w:rPr>
                <w:lang w:eastAsia="ko-KR"/>
              </w:rPr>
              <w:t>optionally Notification target address, but Notification target address is not optional for subscription, so removed the word optional.</w:t>
            </w:r>
          </w:p>
          <w:p w14:paraId="3AFD6C26" w14:textId="77777777" w:rsidR="005A6363" w:rsidRDefault="005A6363" w:rsidP="00340D76">
            <w:pPr>
              <w:pStyle w:val="CRCoverPage"/>
              <w:spacing w:after="0"/>
              <w:ind w:left="100"/>
            </w:pPr>
          </w:p>
          <w:p w14:paraId="6800E688" w14:textId="4F4591F6" w:rsidR="00A053DD" w:rsidRDefault="00487246" w:rsidP="00340D76">
            <w:pPr>
              <w:pStyle w:val="CRCoverPage"/>
              <w:spacing w:after="0"/>
              <w:ind w:left="100"/>
            </w:pPr>
            <w:r>
              <w:t>If server intends to use data from particular data sources</w:t>
            </w:r>
            <w:r w:rsidR="00670949">
              <w:t xml:space="preserve"> </w:t>
            </w:r>
            <w:r w:rsidR="00D21D5C">
              <w:t xml:space="preserve">received in either ML Model </w:t>
            </w:r>
            <w:r w:rsidR="00A95FD4">
              <w:t>Provisioning</w:t>
            </w:r>
            <w:r w:rsidR="00D21D5C">
              <w:t xml:space="preserve"> or </w:t>
            </w:r>
            <w:r w:rsidR="00EE2054">
              <w:t>ML Model Training services</w:t>
            </w:r>
            <w:r w:rsidR="00A95FD4">
              <w:t xml:space="preserve">, </w:t>
            </w:r>
            <w:r w:rsidR="00670949">
              <w:t>then</w:t>
            </w:r>
            <w:r>
              <w:t xml:space="preserve"> the client </w:t>
            </w:r>
            <w:r w:rsidR="00670949">
              <w:t>also need to know t</w:t>
            </w:r>
            <w:r w:rsidR="00A053DD">
              <w:t>he data sources that are expected to be used, indicated as a list of NF instance (or NF set) identifiers.</w:t>
            </w:r>
            <w:r w:rsidR="00670949">
              <w:t xml:space="preserve"> Since the server is </w:t>
            </w:r>
            <w:r w:rsidR="007D7330">
              <w:t>responsible for sending this info t</w:t>
            </w:r>
            <w:r w:rsidR="00670949">
              <w:t>his will not be sent if client is untrusted AF.</w:t>
            </w:r>
            <w:r w:rsidR="007D7330">
              <w:t xml:space="preserve"> This parameter is added</w:t>
            </w:r>
            <w:r w:rsidR="00B14C2A">
              <w:t xml:space="preserve"> in 6.2H.3</w:t>
            </w:r>
            <w:r w:rsidR="006E66D3">
              <w:t>.</w:t>
            </w:r>
          </w:p>
          <w:p w14:paraId="78638211" w14:textId="77777777" w:rsidR="006E66D3" w:rsidRDefault="006E66D3" w:rsidP="00340D76">
            <w:pPr>
              <w:pStyle w:val="CRCoverPage"/>
              <w:spacing w:after="0"/>
              <w:ind w:left="100"/>
            </w:pPr>
          </w:p>
          <w:p w14:paraId="486CA5E0" w14:textId="185F433B" w:rsidR="001334EF" w:rsidRDefault="00AD6AE7" w:rsidP="00340D76">
            <w:pPr>
              <w:pStyle w:val="CRCoverPage"/>
              <w:spacing w:after="0"/>
              <w:ind w:left="100"/>
              <w:rPr>
                <w:lang w:eastAsia="ko-KR"/>
              </w:rPr>
            </w:pPr>
            <w:r>
              <w:rPr>
                <w:lang w:val="en-US" w:eastAsia="zh-CN"/>
              </w:rPr>
              <w:t xml:space="preserve">Added </w:t>
            </w:r>
            <w:r>
              <w:rPr>
                <w:lang w:eastAsia="ko-KR"/>
              </w:rPr>
              <w:t>[</w:t>
            </w:r>
            <w:r w:rsidRPr="000B695A">
              <w:rPr>
                <w:lang w:eastAsia="ko-KR"/>
              </w:rPr>
              <w:t>OPTIONAL] A request to leave the VFL</w:t>
            </w:r>
            <w:r>
              <w:rPr>
                <w:lang w:eastAsia="ko-KR"/>
              </w:rPr>
              <w:t xml:space="preserve">, which is </w:t>
            </w:r>
            <w:r w:rsidR="00891B2B">
              <w:rPr>
                <w:lang w:eastAsia="ko-KR"/>
              </w:rPr>
              <w:t>descri</w:t>
            </w:r>
            <w:r w:rsidR="00A0624C">
              <w:rPr>
                <w:lang w:eastAsia="ko-KR"/>
              </w:rPr>
              <w:t xml:space="preserve">bed in the </w:t>
            </w:r>
            <w:r w:rsidR="003A20C1">
              <w:rPr>
                <w:lang w:eastAsia="ko-KR"/>
              </w:rPr>
              <w:t xml:space="preserve">procedure </w:t>
            </w:r>
            <w:r w:rsidR="00FF01D8">
              <w:rPr>
                <w:lang w:eastAsia="ko-KR"/>
              </w:rPr>
              <w:t xml:space="preserve">but is </w:t>
            </w:r>
            <w:r>
              <w:rPr>
                <w:lang w:eastAsia="ko-KR"/>
              </w:rPr>
              <w:t xml:space="preserve">missing in </w:t>
            </w:r>
            <w:r w:rsidR="00FF01D8">
              <w:rPr>
                <w:lang w:eastAsia="ko-KR"/>
              </w:rPr>
              <w:t xml:space="preserve">clause </w:t>
            </w:r>
            <w:r w:rsidR="00891B2B">
              <w:rPr>
                <w:lang w:eastAsia="ko-KR"/>
              </w:rPr>
              <w:t>6.2H.3</w:t>
            </w:r>
          </w:p>
          <w:p w14:paraId="6428BB35" w14:textId="77777777" w:rsidR="00891B2B" w:rsidRDefault="00891B2B" w:rsidP="00340D76">
            <w:pPr>
              <w:pStyle w:val="CRCoverPage"/>
              <w:spacing w:after="0"/>
              <w:ind w:left="100"/>
              <w:rPr>
                <w:lang w:val="en-US" w:eastAsia="zh-CN"/>
              </w:rPr>
            </w:pPr>
          </w:p>
          <w:p w14:paraId="13D1164A" w14:textId="7858E213" w:rsidR="00796B29" w:rsidRDefault="00445711" w:rsidP="00340D76">
            <w:pPr>
              <w:pStyle w:val="CRCoverPage"/>
              <w:spacing w:after="0"/>
              <w:ind w:left="100"/>
              <w:rPr>
                <w:lang w:val="en-US" w:eastAsia="zh-CN"/>
              </w:rPr>
            </w:pPr>
            <w:r>
              <w:rPr>
                <w:lang w:val="en-US" w:eastAsia="zh-CN"/>
              </w:rPr>
              <w:t>No model is shared after VFL training is done. So in</w:t>
            </w:r>
            <w:r w:rsidR="00796B29">
              <w:rPr>
                <w:lang w:val="en-US" w:eastAsia="zh-CN"/>
              </w:rPr>
              <w:t xml:space="preserve"> 6.2H</w:t>
            </w:r>
            <w:r w:rsidR="009016E7">
              <w:rPr>
                <w:lang w:val="en-US" w:eastAsia="zh-CN"/>
              </w:rPr>
              <w:t>.4</w:t>
            </w:r>
            <w:r w:rsidR="00796B29">
              <w:rPr>
                <w:lang w:val="en-US" w:eastAsia="zh-CN"/>
              </w:rPr>
              <w:t xml:space="preserve"> </w:t>
            </w:r>
            <w:r>
              <w:rPr>
                <w:lang w:val="en-US" w:eastAsia="zh-CN"/>
              </w:rPr>
              <w:t xml:space="preserve">the end of the sentence in </w:t>
            </w:r>
            <w:r w:rsidR="00D05447">
              <w:rPr>
                <w:lang w:val="en-US" w:eastAsia="zh-CN"/>
              </w:rPr>
              <w:t xml:space="preserve">following </w:t>
            </w:r>
            <w:r>
              <w:rPr>
                <w:lang w:val="en-US" w:eastAsia="zh-CN"/>
              </w:rPr>
              <w:t xml:space="preserve">parameter </w:t>
            </w:r>
            <w:r w:rsidR="00D05447">
              <w:rPr>
                <w:lang w:val="en-US" w:eastAsia="zh-CN"/>
              </w:rPr>
              <w:t>is changed</w:t>
            </w:r>
          </w:p>
          <w:p w14:paraId="480A0C50" w14:textId="03642729" w:rsidR="00D05447" w:rsidRDefault="00D05447" w:rsidP="00D05447">
            <w:pPr>
              <w:pStyle w:val="B1"/>
              <w:rPr>
                <w:lang w:eastAsia="zh-CN"/>
              </w:rPr>
            </w:pPr>
            <w:r>
              <w:rPr>
                <w:lang w:eastAsia="zh-CN"/>
              </w:rPr>
              <w:t>-</w:t>
            </w:r>
            <w:r>
              <w:rPr>
                <w:lang w:eastAsia="zh-CN"/>
              </w:rPr>
              <w:tab/>
              <w:t>[OPTIONAL] Time when model is needed: indicates the latest time when the consumer expects that training is done</w:t>
            </w:r>
            <w:r w:rsidR="00445711">
              <w:rPr>
                <w:lang w:eastAsia="zh-CN"/>
              </w:rPr>
              <w:t>.</w:t>
            </w:r>
          </w:p>
          <w:p w14:paraId="0642D9A0" w14:textId="77777777" w:rsidR="00C973D3" w:rsidRDefault="00C973D3" w:rsidP="00340D76">
            <w:pPr>
              <w:pStyle w:val="CRCoverPage"/>
              <w:spacing w:after="0"/>
              <w:ind w:left="100"/>
              <w:rPr>
                <w:lang w:eastAsia="zh-CN"/>
              </w:rPr>
            </w:pPr>
          </w:p>
          <w:p w14:paraId="7CCEF5D0" w14:textId="3B4BA248" w:rsidR="00340D76" w:rsidRPr="00FE7E06" w:rsidRDefault="00340D76" w:rsidP="00340D76">
            <w:pPr>
              <w:pStyle w:val="CRCoverPage"/>
              <w:spacing w:after="0"/>
              <w:ind w:left="100"/>
              <w:rPr>
                <w:rFonts w:eastAsiaTheme="minorEastAsia"/>
                <w:lang w:eastAsia="ko-KR"/>
              </w:rPr>
            </w:pPr>
          </w:p>
          <w:p w14:paraId="63F1EF7C" w14:textId="7D2DCEB9" w:rsidR="00340D76" w:rsidRPr="00FE7E06" w:rsidRDefault="00340D76" w:rsidP="00340D76">
            <w:pPr>
              <w:pStyle w:val="CRCoverPage"/>
              <w:spacing w:after="0"/>
              <w:rPr>
                <w:lang w:val="en-US" w:eastAsia="zh-CN"/>
              </w:rPr>
            </w:pPr>
          </w:p>
        </w:tc>
      </w:tr>
      <w:tr w:rsidR="00340D76" w14:paraId="537854FF" w14:textId="77777777">
        <w:tc>
          <w:tcPr>
            <w:tcW w:w="2694" w:type="dxa"/>
            <w:gridSpan w:val="2"/>
            <w:tcBorders>
              <w:left w:val="single" w:sz="4" w:space="0" w:color="auto"/>
            </w:tcBorders>
          </w:tcPr>
          <w:p w14:paraId="0A6ECF72"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581908ED" w14:textId="77777777" w:rsidR="00340D76" w:rsidRPr="00FE7E06" w:rsidRDefault="00340D76" w:rsidP="00340D76">
            <w:pPr>
              <w:pStyle w:val="CRCoverPage"/>
              <w:spacing w:after="0"/>
              <w:rPr>
                <w:sz w:val="8"/>
                <w:szCs w:val="8"/>
              </w:rPr>
            </w:pPr>
          </w:p>
        </w:tc>
      </w:tr>
      <w:tr w:rsidR="00340D76" w14:paraId="69E5120B" w14:textId="77777777">
        <w:tc>
          <w:tcPr>
            <w:tcW w:w="2694" w:type="dxa"/>
            <w:gridSpan w:val="2"/>
            <w:tcBorders>
              <w:left w:val="single" w:sz="4" w:space="0" w:color="auto"/>
              <w:bottom w:val="single" w:sz="4" w:space="0" w:color="auto"/>
            </w:tcBorders>
          </w:tcPr>
          <w:p w14:paraId="4A619FDD" w14:textId="77777777" w:rsidR="00340D76" w:rsidRDefault="00340D76" w:rsidP="00340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5BBC9308" w:rsidR="00340D76" w:rsidRPr="00FE7E06" w:rsidRDefault="00340D76" w:rsidP="00340D76">
            <w:pPr>
              <w:pStyle w:val="CRCoverPage"/>
              <w:spacing w:after="0"/>
              <w:rPr>
                <w:lang w:eastAsia="zh-CN"/>
              </w:rPr>
            </w:pPr>
            <w:r w:rsidRPr="00FE7E06">
              <w:rPr>
                <w:lang w:eastAsia="zh-CN"/>
              </w:rPr>
              <w:t>Result in confusing and inconsistency rega</w:t>
            </w:r>
            <w:r w:rsidR="00812B8E">
              <w:rPr>
                <w:lang w:eastAsia="zh-CN"/>
              </w:rPr>
              <w:t>r</w:t>
            </w:r>
            <w:r w:rsidRPr="00FE7E06">
              <w:rPr>
                <w:lang w:eastAsia="zh-CN"/>
              </w:rPr>
              <w:t>ding Vertical Federated Learning;</w:t>
            </w:r>
          </w:p>
        </w:tc>
      </w:tr>
      <w:tr w:rsidR="00340D76" w14:paraId="445FBBBB" w14:textId="77777777">
        <w:tc>
          <w:tcPr>
            <w:tcW w:w="2694" w:type="dxa"/>
            <w:gridSpan w:val="2"/>
          </w:tcPr>
          <w:p w14:paraId="13F210CE" w14:textId="77777777" w:rsidR="00340D76" w:rsidRDefault="00340D76" w:rsidP="00340D76">
            <w:pPr>
              <w:pStyle w:val="CRCoverPage"/>
              <w:spacing w:after="0"/>
              <w:rPr>
                <w:b/>
                <w:i/>
                <w:sz w:val="8"/>
                <w:szCs w:val="8"/>
              </w:rPr>
            </w:pPr>
          </w:p>
        </w:tc>
        <w:tc>
          <w:tcPr>
            <w:tcW w:w="6946" w:type="dxa"/>
            <w:gridSpan w:val="9"/>
          </w:tcPr>
          <w:p w14:paraId="487B7C63" w14:textId="77777777" w:rsidR="00340D76" w:rsidRPr="00FE7E06" w:rsidRDefault="00340D76" w:rsidP="00340D76">
            <w:pPr>
              <w:pStyle w:val="CRCoverPage"/>
              <w:spacing w:after="0"/>
              <w:rPr>
                <w:sz w:val="8"/>
                <w:szCs w:val="8"/>
              </w:rPr>
            </w:pPr>
          </w:p>
        </w:tc>
      </w:tr>
      <w:tr w:rsidR="00340D76" w14:paraId="6642866B" w14:textId="77777777">
        <w:tc>
          <w:tcPr>
            <w:tcW w:w="2694" w:type="dxa"/>
            <w:gridSpan w:val="2"/>
            <w:tcBorders>
              <w:top w:val="single" w:sz="4" w:space="0" w:color="auto"/>
              <w:left w:val="single" w:sz="4" w:space="0" w:color="auto"/>
            </w:tcBorders>
          </w:tcPr>
          <w:p w14:paraId="27B1BFA4" w14:textId="77777777" w:rsidR="00340D76" w:rsidRPr="00001510" w:rsidRDefault="00340D76" w:rsidP="00340D76">
            <w:pPr>
              <w:pStyle w:val="CRCoverPage"/>
              <w:tabs>
                <w:tab w:val="right" w:pos="2184"/>
              </w:tabs>
              <w:spacing w:after="0"/>
              <w:rPr>
                <w:b/>
                <w:i/>
              </w:rPr>
            </w:pPr>
            <w:r w:rsidRPr="00001510">
              <w:rPr>
                <w:b/>
                <w:i/>
              </w:rPr>
              <w:t>Clauses affected:</w:t>
            </w:r>
          </w:p>
        </w:tc>
        <w:tc>
          <w:tcPr>
            <w:tcW w:w="6946" w:type="dxa"/>
            <w:gridSpan w:val="9"/>
            <w:tcBorders>
              <w:top w:val="single" w:sz="4" w:space="0" w:color="auto"/>
              <w:right w:val="single" w:sz="4" w:space="0" w:color="auto"/>
            </w:tcBorders>
            <w:shd w:val="pct30" w:color="FFFF00" w:fill="auto"/>
          </w:tcPr>
          <w:p w14:paraId="6911ADB9" w14:textId="03043333" w:rsidR="00340D76" w:rsidRPr="00FE7E06" w:rsidRDefault="001D7D0E" w:rsidP="00A95B4D">
            <w:pPr>
              <w:pStyle w:val="CRCoverPage"/>
              <w:spacing w:after="0"/>
              <w:rPr>
                <w:rFonts w:eastAsiaTheme="minorEastAsia"/>
                <w:lang w:eastAsia="ko-KR"/>
              </w:rPr>
            </w:pPr>
            <w:r>
              <w:rPr>
                <w:lang w:eastAsia="zh-CN"/>
              </w:rPr>
              <w:t>6.2H.2.3.1, 6.2H.3 and 6.2H.4</w:t>
            </w:r>
          </w:p>
        </w:tc>
      </w:tr>
      <w:tr w:rsidR="00340D76" w14:paraId="60B4FF35" w14:textId="77777777">
        <w:tc>
          <w:tcPr>
            <w:tcW w:w="2694" w:type="dxa"/>
            <w:gridSpan w:val="2"/>
            <w:tcBorders>
              <w:left w:val="single" w:sz="4" w:space="0" w:color="auto"/>
            </w:tcBorders>
          </w:tcPr>
          <w:p w14:paraId="212BAC83"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2385D7D0" w14:textId="77777777" w:rsidR="00340D76" w:rsidRDefault="00340D76" w:rsidP="00340D76">
            <w:pPr>
              <w:pStyle w:val="CRCoverPage"/>
              <w:spacing w:after="0"/>
              <w:rPr>
                <w:sz w:val="8"/>
                <w:szCs w:val="8"/>
              </w:rPr>
            </w:pPr>
          </w:p>
        </w:tc>
      </w:tr>
      <w:tr w:rsidR="00340D76" w14:paraId="34715DE1" w14:textId="77777777">
        <w:tc>
          <w:tcPr>
            <w:tcW w:w="2694" w:type="dxa"/>
            <w:gridSpan w:val="2"/>
            <w:tcBorders>
              <w:left w:val="single" w:sz="4" w:space="0" w:color="auto"/>
            </w:tcBorders>
          </w:tcPr>
          <w:p w14:paraId="1AAF7A62" w14:textId="77777777" w:rsidR="00340D76" w:rsidRDefault="00340D76" w:rsidP="00340D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340D76" w:rsidRDefault="00340D76" w:rsidP="00340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340D76" w:rsidRDefault="00340D76" w:rsidP="00340D76">
            <w:pPr>
              <w:pStyle w:val="CRCoverPage"/>
              <w:spacing w:after="0"/>
              <w:jc w:val="center"/>
              <w:rPr>
                <w:b/>
                <w:caps/>
              </w:rPr>
            </w:pPr>
            <w:r>
              <w:rPr>
                <w:b/>
                <w:caps/>
              </w:rPr>
              <w:t>N</w:t>
            </w:r>
          </w:p>
        </w:tc>
        <w:tc>
          <w:tcPr>
            <w:tcW w:w="2977" w:type="dxa"/>
            <w:gridSpan w:val="4"/>
          </w:tcPr>
          <w:p w14:paraId="64488352" w14:textId="77777777" w:rsidR="00340D76" w:rsidRDefault="00340D76" w:rsidP="00340D7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340D76" w:rsidRDefault="00340D76" w:rsidP="00340D76">
            <w:pPr>
              <w:pStyle w:val="CRCoverPage"/>
              <w:spacing w:after="0"/>
              <w:ind w:left="99"/>
            </w:pPr>
          </w:p>
        </w:tc>
      </w:tr>
      <w:tr w:rsidR="00340D76" w14:paraId="03C11CEE" w14:textId="77777777">
        <w:tc>
          <w:tcPr>
            <w:tcW w:w="2694" w:type="dxa"/>
            <w:gridSpan w:val="2"/>
            <w:tcBorders>
              <w:left w:val="single" w:sz="4" w:space="0" w:color="auto"/>
            </w:tcBorders>
          </w:tcPr>
          <w:p w14:paraId="7C2B61EB" w14:textId="77777777" w:rsidR="00340D76" w:rsidRDefault="00340D76" w:rsidP="00340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340D76" w:rsidRDefault="00340D76" w:rsidP="00340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340D76" w:rsidRDefault="00340D76" w:rsidP="00340D76">
            <w:pPr>
              <w:pStyle w:val="CRCoverPage"/>
              <w:spacing w:after="0"/>
              <w:ind w:left="99"/>
            </w:pPr>
            <w:r>
              <w:t xml:space="preserve">TS/TR ... CR ... </w:t>
            </w:r>
          </w:p>
        </w:tc>
      </w:tr>
      <w:tr w:rsidR="00340D76" w14:paraId="37034AE5" w14:textId="77777777">
        <w:tc>
          <w:tcPr>
            <w:tcW w:w="2694" w:type="dxa"/>
            <w:gridSpan w:val="2"/>
            <w:tcBorders>
              <w:left w:val="single" w:sz="4" w:space="0" w:color="auto"/>
            </w:tcBorders>
          </w:tcPr>
          <w:p w14:paraId="227F8FC9" w14:textId="77777777" w:rsidR="00340D76" w:rsidRDefault="00340D76" w:rsidP="00340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340D76" w:rsidRDefault="00340D76" w:rsidP="00340D76">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340D76" w:rsidRDefault="00340D76" w:rsidP="00340D76">
            <w:pPr>
              <w:pStyle w:val="CRCoverPage"/>
              <w:spacing w:after="0"/>
              <w:ind w:left="99"/>
            </w:pPr>
            <w:r>
              <w:t xml:space="preserve">TS/TR ... CR ... </w:t>
            </w:r>
          </w:p>
        </w:tc>
      </w:tr>
      <w:tr w:rsidR="00340D76" w14:paraId="4EE9D9DC" w14:textId="77777777">
        <w:tc>
          <w:tcPr>
            <w:tcW w:w="2694" w:type="dxa"/>
            <w:gridSpan w:val="2"/>
            <w:tcBorders>
              <w:left w:val="single" w:sz="4" w:space="0" w:color="auto"/>
            </w:tcBorders>
          </w:tcPr>
          <w:p w14:paraId="145D0CBC" w14:textId="77777777" w:rsidR="00340D76" w:rsidRDefault="00340D76" w:rsidP="00340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340D76" w:rsidRDefault="00340D76" w:rsidP="00340D76">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340D76" w:rsidRDefault="00340D76" w:rsidP="00340D76">
            <w:pPr>
              <w:pStyle w:val="CRCoverPage"/>
              <w:spacing w:after="0"/>
              <w:ind w:left="99"/>
            </w:pPr>
            <w:r>
              <w:t xml:space="preserve">TS/TR ... CR ... </w:t>
            </w:r>
          </w:p>
        </w:tc>
      </w:tr>
      <w:tr w:rsidR="00340D76" w14:paraId="4F75D982" w14:textId="77777777">
        <w:tc>
          <w:tcPr>
            <w:tcW w:w="2694" w:type="dxa"/>
            <w:gridSpan w:val="2"/>
            <w:tcBorders>
              <w:left w:val="single" w:sz="4" w:space="0" w:color="auto"/>
            </w:tcBorders>
          </w:tcPr>
          <w:p w14:paraId="7C57AD5A" w14:textId="77777777" w:rsidR="00340D76" w:rsidRDefault="00340D76" w:rsidP="00340D76">
            <w:pPr>
              <w:pStyle w:val="CRCoverPage"/>
              <w:spacing w:after="0"/>
              <w:rPr>
                <w:b/>
                <w:i/>
              </w:rPr>
            </w:pPr>
          </w:p>
        </w:tc>
        <w:tc>
          <w:tcPr>
            <w:tcW w:w="6946" w:type="dxa"/>
            <w:gridSpan w:val="9"/>
            <w:tcBorders>
              <w:right w:val="single" w:sz="4" w:space="0" w:color="auto"/>
            </w:tcBorders>
          </w:tcPr>
          <w:p w14:paraId="4AA24D21" w14:textId="77777777" w:rsidR="00340D76" w:rsidRDefault="00340D76" w:rsidP="00340D76">
            <w:pPr>
              <w:pStyle w:val="CRCoverPage"/>
              <w:spacing w:after="0"/>
            </w:pPr>
          </w:p>
        </w:tc>
      </w:tr>
      <w:tr w:rsidR="00340D76" w14:paraId="1E422BC8" w14:textId="77777777">
        <w:tc>
          <w:tcPr>
            <w:tcW w:w="2694" w:type="dxa"/>
            <w:gridSpan w:val="2"/>
            <w:tcBorders>
              <w:left w:val="single" w:sz="4" w:space="0" w:color="auto"/>
              <w:bottom w:val="single" w:sz="4" w:space="0" w:color="auto"/>
            </w:tcBorders>
          </w:tcPr>
          <w:p w14:paraId="772626FE" w14:textId="77777777" w:rsidR="00340D76" w:rsidRDefault="00340D76" w:rsidP="00340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340D76" w:rsidRDefault="00340D76" w:rsidP="00340D76">
            <w:pPr>
              <w:pStyle w:val="CRCoverPage"/>
              <w:spacing w:after="0"/>
              <w:ind w:left="100"/>
            </w:pPr>
          </w:p>
        </w:tc>
      </w:tr>
      <w:tr w:rsidR="00340D76" w14:paraId="060EFBDC" w14:textId="77777777">
        <w:tc>
          <w:tcPr>
            <w:tcW w:w="2694" w:type="dxa"/>
            <w:gridSpan w:val="2"/>
            <w:tcBorders>
              <w:top w:val="single" w:sz="4" w:space="0" w:color="auto"/>
              <w:bottom w:val="single" w:sz="4" w:space="0" w:color="auto"/>
            </w:tcBorders>
          </w:tcPr>
          <w:p w14:paraId="6B965D7D" w14:textId="77777777" w:rsidR="00340D76" w:rsidRDefault="00340D76" w:rsidP="00340D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340D76" w:rsidRDefault="00340D76" w:rsidP="00340D76">
            <w:pPr>
              <w:pStyle w:val="CRCoverPage"/>
              <w:spacing w:after="0"/>
              <w:ind w:left="100"/>
              <w:rPr>
                <w:sz w:val="8"/>
                <w:szCs w:val="8"/>
              </w:rPr>
            </w:pPr>
          </w:p>
        </w:tc>
      </w:tr>
      <w:tr w:rsidR="00340D7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340D76" w:rsidRDefault="00340D76" w:rsidP="00340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6E5A3099" w:rsidR="00340D76" w:rsidRDefault="00340D76" w:rsidP="00340D7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2B790815" w14:textId="77777777" w:rsidR="003F48D2" w:rsidRPr="0051736F" w:rsidRDefault="003F48D2" w:rsidP="003F48D2">
      <w:pPr>
        <w:pStyle w:val="Heading5"/>
        <w:rPr>
          <w:lang w:eastAsia="ko-KR"/>
        </w:rPr>
      </w:pPr>
      <w:bookmarkStart w:id="9" w:name="_Toc201138917"/>
      <w:r w:rsidRPr="0051736F">
        <w:rPr>
          <w:lang w:eastAsia="ko-KR"/>
        </w:rPr>
        <w:t>6.2H.2.3.1</w:t>
      </w:r>
      <w:r w:rsidRPr="0051736F">
        <w:rPr>
          <w:lang w:eastAsia="ko-KR"/>
        </w:rPr>
        <w:tab/>
        <w:t>Training Procedure for Vertical Federated Learning when NWDAF or trusted AF is acting as VFL server</w:t>
      </w:r>
      <w:bookmarkEnd w:id="9"/>
    </w:p>
    <w:p w14:paraId="5D37D0C3" w14:textId="77777777" w:rsidR="003F48D2" w:rsidRPr="0051736F" w:rsidRDefault="003F48D2" w:rsidP="003F48D2">
      <w:pPr>
        <w:rPr>
          <w:lang w:eastAsia="ko-KR"/>
        </w:rPr>
      </w:pPr>
      <w:r w:rsidRPr="0051736F">
        <w:rPr>
          <w:lang w:eastAsia="ko-KR"/>
        </w:rPr>
        <w:t>The figure 6.2H.2.3.1-1 below shows the training procedure for Vertical Federated Learning when NWDAF is acting as VFL server.</w:t>
      </w:r>
    </w:p>
    <w:p w14:paraId="4150BF74" w14:textId="77777777" w:rsidR="003F48D2" w:rsidRPr="0051736F" w:rsidRDefault="003F48D2" w:rsidP="003F48D2">
      <w:pPr>
        <w:pStyle w:val="TH"/>
        <w:rPr>
          <w:lang w:eastAsia="ko-KR"/>
        </w:rPr>
      </w:pPr>
      <w:r w:rsidRPr="0051736F">
        <w:rPr>
          <w:rFonts w:eastAsiaTheme="minorEastAsia"/>
          <w:i/>
          <w:iCs/>
        </w:rPr>
        <w:object w:dxaOrig="8465" w:dyaOrig="13862" w14:anchorId="34293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693.1pt" o:ole="">
            <v:imagedata r:id="rId15" o:title=""/>
          </v:shape>
          <o:OLEObject Type="Embed" ProgID="Visio.Drawing.15" ShapeID="_x0000_i1025" DrawAspect="Content" ObjectID="_1816712707" r:id="rId16"/>
        </w:object>
      </w:r>
    </w:p>
    <w:p w14:paraId="51CD8D39" w14:textId="77777777" w:rsidR="003F48D2" w:rsidRPr="0051736F" w:rsidRDefault="003F48D2" w:rsidP="003F48D2">
      <w:pPr>
        <w:pStyle w:val="TF"/>
        <w:rPr>
          <w:lang w:eastAsia="ko-KR"/>
        </w:rPr>
      </w:pPr>
      <w:r w:rsidRPr="0051736F">
        <w:rPr>
          <w:lang w:eastAsia="ko-KR"/>
        </w:rPr>
        <w:lastRenderedPageBreak/>
        <w:t>Figure 6.2H.2.3.1-1: Training procedure for Vertical Federated Learning when NWDAF or trusted AF is acting as VFL server</w:t>
      </w:r>
    </w:p>
    <w:p w14:paraId="55AF9381" w14:textId="77777777" w:rsidR="003F48D2" w:rsidRPr="0051736F" w:rsidRDefault="003F48D2" w:rsidP="003F48D2">
      <w:pPr>
        <w:pStyle w:val="NO"/>
        <w:rPr>
          <w:lang w:eastAsia="ko-KR"/>
        </w:rPr>
      </w:pPr>
      <w:r w:rsidRPr="0051736F">
        <w:rPr>
          <w:lang w:eastAsia="ko-KR"/>
        </w:rPr>
        <w:t>NOTE 1:</w:t>
      </w:r>
      <w:r w:rsidRPr="0051736F">
        <w:rPr>
          <w:lang w:eastAsia="ko-KR"/>
        </w:rPr>
        <w:tab/>
        <w:t>In the case when AF is server the clients can only be NWDAFs.</w:t>
      </w:r>
    </w:p>
    <w:p w14:paraId="4BBAA6DC" w14:textId="77777777" w:rsidR="003F48D2" w:rsidRPr="0051736F" w:rsidRDefault="003F48D2" w:rsidP="003F48D2">
      <w:pPr>
        <w:pStyle w:val="B1"/>
        <w:rPr>
          <w:lang w:eastAsia="ko-KR"/>
        </w:rPr>
      </w:pPr>
      <w:r w:rsidRPr="0051736F">
        <w:rPr>
          <w:lang w:eastAsia="ko-KR"/>
        </w:rPr>
        <w:t>0.</w:t>
      </w:r>
      <w:r w:rsidRPr="0051736F">
        <w:rPr>
          <w:lang w:eastAsia="ko-KR"/>
        </w:rPr>
        <w:tab/>
        <w:t>[OPTIONAL] VFL training is triggered in the VFL server for the following cases:</w:t>
      </w:r>
    </w:p>
    <w:p w14:paraId="52A02E72" w14:textId="77777777" w:rsidR="003F48D2" w:rsidRPr="0051736F" w:rsidRDefault="003F48D2" w:rsidP="003F48D2">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6622B429" w14:textId="77777777" w:rsidR="003F48D2" w:rsidRPr="0051736F" w:rsidRDefault="003F48D2" w:rsidP="003F48D2">
      <w:pPr>
        <w:pStyle w:val="B1"/>
        <w:rPr>
          <w:lang w:eastAsia="ko-KR"/>
        </w:rPr>
      </w:pPr>
      <w:r w:rsidRPr="0051736F">
        <w:rPr>
          <w:lang w:eastAsia="ko-KR"/>
        </w:rPr>
        <w:t>-</w:t>
      </w:r>
      <w:r w:rsidRPr="0051736F">
        <w:rPr>
          <w:lang w:eastAsia="ko-KR"/>
        </w:rPr>
        <w:tab/>
        <w:t>Triggered by either Analytics consumer, AnLF via ML model provisioning or NWDAF containing MTLF (VFL Server is a trusted AF):</w:t>
      </w:r>
    </w:p>
    <w:p w14:paraId="5C66868C" w14:textId="77777777" w:rsidR="003F48D2" w:rsidRPr="0051736F" w:rsidRDefault="003F48D2" w:rsidP="003F48D2">
      <w:pPr>
        <w:pStyle w:val="B2"/>
        <w:rPr>
          <w:lang w:eastAsia="ko-KR"/>
        </w:rPr>
      </w:pPr>
      <w:r w:rsidRPr="0051736F">
        <w:rPr>
          <w:lang w:eastAsia="ko-KR"/>
        </w:rPr>
        <w:tab/>
        <w:t>Step 0a (case A). The NWDAF containing AnLF that wants to perform inference and does not have a model, it discovers an NWDAF containing MTLF from NRF and sends a subscription request for a model to the NWDAF containing MTLF using Nnwdaf_MLModelProvision_Subscribe.</w:t>
      </w:r>
    </w:p>
    <w:p w14:paraId="64449A26" w14:textId="58A00D84" w:rsidR="003F48D2" w:rsidRPr="0051736F" w:rsidRDefault="003F48D2" w:rsidP="003F48D2">
      <w:pPr>
        <w:pStyle w:val="B2"/>
        <w:rPr>
          <w:lang w:eastAsia="ko-KR"/>
        </w:rPr>
      </w:pPr>
      <w:r w:rsidRPr="0051736F">
        <w:rPr>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w:t>
      </w:r>
      <w:del w:id="10" w:author="Ericsson_UUser" w:date="2025-07-10T14:36:00Z" w16du:dateUtc="2025-07-10T12:36:00Z">
        <w:r w:rsidRPr="0051736F" w:rsidDel="007E1F52">
          <w:rPr>
            <w:lang w:eastAsia="ko-KR"/>
          </w:rPr>
          <w:delText xml:space="preserve">optionally </w:delText>
        </w:r>
      </w:del>
      <w:r w:rsidRPr="0051736F">
        <w:rPr>
          <w:lang w:eastAsia="ko-KR"/>
        </w:rPr>
        <w:t>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14:paraId="36DA9639" w14:textId="77777777" w:rsidR="003F48D2" w:rsidRPr="0051736F" w:rsidRDefault="003F48D2" w:rsidP="003F48D2">
      <w:pPr>
        <w:pStyle w:val="NO"/>
        <w:rPr>
          <w:lang w:eastAsia="ko-KR"/>
        </w:rPr>
      </w:pPr>
      <w:r w:rsidRPr="0051736F">
        <w:rPr>
          <w:lang w:eastAsia="ko-KR"/>
        </w:rPr>
        <w:t>NOTE 2:</w:t>
      </w:r>
      <w:r w:rsidRPr="0051736F">
        <w:rPr>
          <w:lang w:eastAsia="ko-KR"/>
        </w:rPr>
        <w:tab/>
        <w:t>The AF may have registered in NRF for the particular Analytics ID that it can perform Inference for it. In this case no training will be performed.</w:t>
      </w:r>
    </w:p>
    <w:p w14:paraId="7AC1CA31" w14:textId="77777777" w:rsidR="003F48D2" w:rsidRPr="0051736F" w:rsidRDefault="003F48D2" w:rsidP="003F48D2">
      <w:pPr>
        <w:pStyle w:val="B1"/>
        <w:rPr>
          <w:lang w:eastAsia="ko-KR"/>
        </w:rPr>
      </w:pPr>
      <w:r w:rsidRPr="0051736F">
        <w:rPr>
          <w:lang w:eastAsia="ko-KR"/>
        </w:rPr>
        <w:t>-</w:t>
      </w:r>
      <w:r w:rsidRPr="0051736F">
        <w:rPr>
          <w:lang w:eastAsia="ko-KR"/>
        </w:rPr>
        <w:tab/>
        <w:t>Triggered by NWDAF containing AnLF (VFL Server is a trusted AF):</w:t>
      </w:r>
    </w:p>
    <w:p w14:paraId="7776B08F" w14:textId="77777777" w:rsidR="003F48D2" w:rsidRPr="0051736F" w:rsidRDefault="003F48D2" w:rsidP="003F48D2">
      <w:pPr>
        <w:pStyle w:val="B2"/>
        <w:rPr>
          <w:lang w:eastAsia="ko-KR"/>
        </w:rPr>
      </w:pPr>
      <w:r w:rsidRPr="0051736F">
        <w:rPr>
          <w:lang w:eastAsia="ko-KR"/>
        </w:rPr>
        <w:tab/>
        <w:t>Step 0c. (case B). Same as step 0a. Alternatively, the NWDAF containing AnLF knows by configuration that the Analytics ID is trained using VFL, then the AnLF discovers the AF VFL Server and requests the AF VFL Server to train the ML Model.</w:t>
      </w:r>
    </w:p>
    <w:p w14:paraId="1F605A68" w14:textId="77777777" w:rsidR="003F48D2" w:rsidRPr="0051736F" w:rsidRDefault="003F48D2" w:rsidP="003F48D2">
      <w:pPr>
        <w:pStyle w:val="B2"/>
        <w:rPr>
          <w:lang w:eastAsia="ko-KR"/>
        </w:rPr>
      </w:pPr>
      <w:r w:rsidRPr="0051736F">
        <w:rPr>
          <w:lang w:eastAsia="ko-KR"/>
        </w:rPr>
        <w:tab/>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14:paraId="4E791661" w14:textId="77777777" w:rsidR="003F48D2" w:rsidRPr="0051736F" w:rsidRDefault="003F48D2" w:rsidP="003F48D2">
      <w:pPr>
        <w:pStyle w:val="B2"/>
        <w:rPr>
          <w:lang w:eastAsia="ko-KR"/>
        </w:rPr>
      </w:pPr>
      <w:r w:rsidRPr="0051736F">
        <w:rPr>
          <w:lang w:eastAsia="ko-KR"/>
        </w:rPr>
        <w:tab/>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14:paraId="165C75D6" w14:textId="77777777" w:rsidR="003F48D2" w:rsidRPr="0051736F" w:rsidRDefault="003F48D2" w:rsidP="003F48D2">
      <w:pPr>
        <w:pStyle w:val="B1"/>
        <w:rPr>
          <w:lang w:eastAsia="ko-KR"/>
        </w:rPr>
      </w:pPr>
      <w:r w:rsidRPr="0051736F">
        <w:rPr>
          <w:lang w:eastAsia="ko-KR"/>
        </w:rPr>
        <w:t>-</w:t>
      </w:r>
      <w:r w:rsidRPr="0051736F">
        <w:rPr>
          <w:lang w:eastAsia="ko-KR"/>
        </w:rPr>
        <w:tab/>
        <w:t>Triggered by NWDAF containing AnLF via ML model provisioning (VFL Server is a NWDAF):</w:t>
      </w:r>
    </w:p>
    <w:p w14:paraId="74214A1D" w14:textId="77777777" w:rsidR="003F48D2" w:rsidRPr="0051736F" w:rsidRDefault="003F48D2" w:rsidP="003F48D2">
      <w:pPr>
        <w:pStyle w:val="B2"/>
        <w:rPr>
          <w:lang w:eastAsia="ko-KR"/>
        </w:rPr>
      </w:pPr>
      <w:r w:rsidRPr="0051736F">
        <w:rPr>
          <w:lang w:eastAsia="ko-KR"/>
        </w:rPr>
        <w:tab/>
        <w:t xml:space="preserve">Step 0d. (case C). If the NWDAF containing AnLF that wants to perform inference and does not have a model, it discovers an NWDAF containing MTLF from NRF and sends a subscription request for a model to </w:t>
      </w:r>
      <w:r w:rsidRPr="0051736F">
        <w:rPr>
          <w:lang w:eastAsia="ko-KR"/>
        </w:rPr>
        <w:lastRenderedPageBreak/>
        <w:t>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14:paraId="3C251D4B" w14:textId="77777777" w:rsidR="003F48D2" w:rsidRPr="0051736F" w:rsidRDefault="003F48D2" w:rsidP="003F48D2">
      <w:pPr>
        <w:pStyle w:val="B2"/>
        <w:rPr>
          <w:lang w:eastAsia="ko-KR"/>
        </w:rPr>
      </w:pPr>
      <w:r w:rsidRPr="0051736F">
        <w:rPr>
          <w:lang w:eastAsia="ko-KR"/>
        </w:rPr>
        <w:tab/>
        <w:t>The NWDAF containing AnLF can also discover new VFL Server from NRF that supports the Analytics ID, then and can send Analytics Subscription requests to that VFL Server as described in step 1 of clause 6.2H.2.4.1.</w:t>
      </w:r>
    </w:p>
    <w:p w14:paraId="76E1894E" w14:textId="77777777" w:rsidR="003F48D2" w:rsidRPr="0051736F" w:rsidRDefault="003F48D2" w:rsidP="003F48D2">
      <w:pPr>
        <w:pStyle w:val="B1"/>
        <w:rPr>
          <w:lang w:eastAsia="ko-KR"/>
        </w:rPr>
      </w:pPr>
      <w:r w:rsidRPr="0051736F">
        <w:rPr>
          <w:lang w:eastAsia="ko-KR"/>
        </w:rPr>
        <w:t>-</w:t>
      </w:r>
      <w:r w:rsidRPr="0051736F">
        <w:rPr>
          <w:lang w:eastAsia="ko-KR"/>
        </w:rPr>
        <w:tab/>
        <w:t>Triggered by analytics consumer. (VFL Server is either an AF or an NWDAF):</w:t>
      </w:r>
    </w:p>
    <w:p w14:paraId="455D64FB" w14:textId="77777777" w:rsidR="003F48D2" w:rsidRPr="0051736F" w:rsidRDefault="003F48D2" w:rsidP="003F48D2">
      <w:pPr>
        <w:pStyle w:val="B2"/>
        <w:rPr>
          <w:lang w:eastAsia="ko-KR"/>
        </w:rPr>
      </w:pPr>
      <w:r w:rsidRPr="0051736F">
        <w:rPr>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2AF7BD8A" w14:textId="77777777" w:rsidR="003F48D2" w:rsidRPr="0051736F" w:rsidRDefault="003F48D2" w:rsidP="003F48D2">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D2F0E20" w14:textId="77777777" w:rsidR="003F48D2" w:rsidRPr="0051736F" w:rsidRDefault="003F48D2" w:rsidP="003F48D2">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113DEE45" w14:textId="77777777" w:rsidR="003F48D2" w:rsidRPr="0051736F" w:rsidRDefault="003F48D2" w:rsidP="003F48D2">
      <w:pPr>
        <w:pStyle w:val="NO"/>
        <w:rPr>
          <w:lang w:eastAsia="ko-KR"/>
        </w:rPr>
      </w:pPr>
      <w:r w:rsidRPr="0051736F">
        <w:rPr>
          <w:lang w:eastAsia="ko-KR"/>
        </w:rPr>
        <w:t>NOTE 4:</w:t>
      </w:r>
      <w:r w:rsidRPr="0051736F">
        <w:rPr>
          <w:lang w:eastAsia="ko-KR"/>
        </w:rPr>
        <w:tab/>
        <w:t>VFL server can also decide to initiate VFL training based on operator policy or internal configuration.</w:t>
      </w:r>
    </w:p>
    <w:p w14:paraId="0FEA7E4C" w14:textId="77777777" w:rsidR="003F48D2" w:rsidRPr="0051736F" w:rsidRDefault="003F48D2" w:rsidP="003F48D2">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31FBEA0D" w14:textId="77777777" w:rsidR="003F48D2" w:rsidRPr="0051736F" w:rsidRDefault="003F48D2" w:rsidP="003F48D2">
      <w:pPr>
        <w:rPr>
          <w:lang w:eastAsia="ko-KR"/>
        </w:rPr>
      </w:pPr>
      <w:r w:rsidRPr="0051736F">
        <w:rPr>
          <w:lang w:eastAsia="ko-KR"/>
        </w:rPr>
        <w:t>Steps 2-6 are repeated until the training termination condition is reached.</w:t>
      </w:r>
    </w:p>
    <w:p w14:paraId="284EB04B" w14:textId="77777777" w:rsidR="003F48D2" w:rsidRPr="0051736F" w:rsidRDefault="003F48D2" w:rsidP="003F48D2">
      <w:pPr>
        <w:pStyle w:val="B1"/>
        <w:rPr>
          <w:lang w:eastAsia="ko-KR"/>
        </w:rPr>
      </w:pPr>
      <w:r w:rsidRPr="0051736F">
        <w:rPr>
          <w:lang w:eastAsia="ko-KR"/>
        </w:rPr>
        <w:t>2.</w:t>
      </w:r>
      <w:r w:rsidRPr="0051736F">
        <w:rPr>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6DCDF03B" w14:textId="77777777" w:rsidR="003F48D2" w:rsidRPr="0051736F" w:rsidRDefault="003F48D2" w:rsidP="003F48D2">
      <w:pPr>
        <w:pStyle w:val="B1"/>
        <w:rPr>
          <w:lang w:eastAsia="ko-KR"/>
        </w:rPr>
      </w:pPr>
      <w:r w:rsidRPr="0051736F">
        <w:rPr>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1085F01D" w14:textId="77777777" w:rsidR="003F48D2" w:rsidRPr="0051736F" w:rsidRDefault="003F48D2" w:rsidP="003F48D2">
      <w:pPr>
        <w:pStyle w:val="B2"/>
        <w:rPr>
          <w:lang w:eastAsia="ko-KR"/>
        </w:rPr>
      </w:pPr>
      <w:r w:rsidRPr="0051736F">
        <w:rPr>
          <w:lang w:eastAsia="ko-KR"/>
        </w:rPr>
        <w:t>2a.</w:t>
      </w:r>
      <w:r w:rsidRPr="0051736F">
        <w:rPr>
          <w:lang w:eastAsia="ko-KR"/>
        </w:rPr>
        <w:tab/>
        <w:t>The VFL server sends a Nnwdaf_VFLTraining_Subscribe to the selected NWDAF VFL clients(s).</w:t>
      </w:r>
    </w:p>
    <w:p w14:paraId="7D593291" w14:textId="77777777" w:rsidR="003F48D2" w:rsidRPr="0051736F" w:rsidRDefault="003F48D2" w:rsidP="003F48D2">
      <w:pPr>
        <w:pStyle w:val="B2"/>
        <w:rPr>
          <w:lang w:eastAsia="ko-KR"/>
        </w:rPr>
      </w:pPr>
      <w:r w:rsidRPr="0051736F">
        <w:rPr>
          <w:lang w:eastAsia="ko-KR"/>
        </w:rPr>
        <w:t>2b.</w:t>
      </w:r>
      <w:r w:rsidRPr="0051736F">
        <w:rPr>
          <w:lang w:eastAsia="ko-KR"/>
        </w:rPr>
        <w:tab/>
        <w:t>The VFL server sends a Naf_VFLTraining_Subscribe to the selected trusted AF VFL clients(s).</w:t>
      </w:r>
    </w:p>
    <w:p w14:paraId="61F5E10E" w14:textId="77777777" w:rsidR="003F48D2" w:rsidRPr="0051736F" w:rsidRDefault="003F48D2" w:rsidP="003F48D2">
      <w:pPr>
        <w:pStyle w:val="B2"/>
        <w:rPr>
          <w:lang w:eastAsia="ko-KR"/>
        </w:rPr>
      </w:pPr>
      <w:r w:rsidRPr="0051736F">
        <w:rPr>
          <w:lang w:eastAsia="ko-KR"/>
        </w:rPr>
        <w:t>2c.</w:t>
      </w:r>
      <w:r w:rsidRPr="0051736F">
        <w:rPr>
          <w:lang w:eastAsia="ko-KR"/>
        </w:rPr>
        <w:tab/>
        <w:t>For each selected untrusted AF VFL clients, the VFL server sends a Nnef_VFLTraining_AFClient_Subscribe to the NEF handling that AF.</w:t>
      </w:r>
    </w:p>
    <w:p w14:paraId="30C7C402" w14:textId="77777777" w:rsidR="003F48D2" w:rsidRPr="0051736F" w:rsidRDefault="003F48D2" w:rsidP="003F48D2">
      <w:pPr>
        <w:pStyle w:val="B2"/>
        <w:rPr>
          <w:lang w:eastAsia="ko-KR"/>
        </w:rPr>
      </w:pPr>
      <w:r w:rsidRPr="0051736F">
        <w:rPr>
          <w:lang w:eastAsia="ko-KR"/>
        </w:rPr>
        <w:t>2d.</w:t>
      </w:r>
      <w:r w:rsidRPr="0051736F">
        <w:rPr>
          <w:lang w:eastAsia="ko-KR"/>
        </w:rPr>
        <w:tab/>
        <w:t>For each selected untrusted AF VFL client, the NEF sends a Naf_VFLTraining_Subscribe to that AF. The NEF may also translate the analytic filter information if needed, e.g. TAIs into geographical area.</w:t>
      </w:r>
    </w:p>
    <w:p w14:paraId="7AB7461B" w14:textId="77777777" w:rsidR="003F48D2" w:rsidRPr="0051736F" w:rsidRDefault="003F48D2" w:rsidP="003F48D2">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640981A7" w14:textId="77777777" w:rsidR="003F48D2" w:rsidRPr="0051736F" w:rsidRDefault="003F48D2" w:rsidP="003F48D2">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5BBFC9A5" w14:textId="77777777" w:rsidR="003F48D2" w:rsidRPr="0051736F" w:rsidRDefault="003F48D2" w:rsidP="003F48D2">
      <w:pPr>
        <w:pStyle w:val="NO"/>
        <w:rPr>
          <w:lang w:eastAsia="ko-KR"/>
        </w:rPr>
      </w:pPr>
      <w:r w:rsidRPr="0051736F">
        <w:rPr>
          <w:lang w:eastAsia="ko-KR"/>
        </w:rPr>
        <w:t>NOTE 5:</w:t>
      </w:r>
      <w:r w:rsidRPr="0051736F">
        <w:rPr>
          <w:lang w:eastAsia="ko-KR"/>
        </w:rPr>
        <w:tab/>
        <w:t>The intermediate model training information and intermediate training result are constructed in per sample granularity.</w:t>
      </w:r>
    </w:p>
    <w:p w14:paraId="67A7A0F2" w14:textId="77777777" w:rsidR="003F48D2" w:rsidRPr="0051736F" w:rsidRDefault="003F48D2" w:rsidP="003F48D2">
      <w:pPr>
        <w:pStyle w:val="B1"/>
        <w:rPr>
          <w:lang w:eastAsia="ko-KR"/>
        </w:rPr>
      </w:pPr>
      <w:r w:rsidRPr="0051736F">
        <w:rPr>
          <w:lang w:eastAsia="ko-KR"/>
        </w:rPr>
        <w:lastRenderedPageBreak/>
        <w:t>5.</w:t>
      </w:r>
      <w:r w:rsidRPr="0051736F">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14:paraId="24D6543C" w14:textId="77777777" w:rsidR="003F48D2" w:rsidRPr="0051736F" w:rsidRDefault="003F48D2" w:rsidP="003F48D2">
      <w:pPr>
        <w:pStyle w:val="NO"/>
        <w:rPr>
          <w:lang w:eastAsia="ko-KR"/>
        </w:rPr>
      </w:pPr>
      <w:r w:rsidRPr="0051736F">
        <w:rPr>
          <w:lang w:eastAsia="ko-KR"/>
        </w:rPr>
        <w:t>NOTE 6:</w:t>
      </w:r>
      <w:r w:rsidRPr="0051736F">
        <w:rPr>
          <w:lang w:eastAsia="ko-KR"/>
        </w:rPr>
        <w:tab/>
        <w:t>If the VFL Server deems the training can continue, it responds back by informing the FL Client to cease the ML Model training by performing step 8 for this client.</w:t>
      </w:r>
    </w:p>
    <w:p w14:paraId="4D6A3FFD" w14:textId="77777777" w:rsidR="003F48D2" w:rsidRPr="0051736F" w:rsidRDefault="003F48D2" w:rsidP="003F48D2">
      <w:pPr>
        <w:pStyle w:val="B2"/>
        <w:rPr>
          <w:lang w:eastAsia="ko-KR"/>
        </w:rPr>
      </w:pPr>
      <w:r w:rsidRPr="0051736F">
        <w:rPr>
          <w:lang w:eastAsia="ko-KR"/>
        </w:rPr>
        <w:t>5a.</w:t>
      </w:r>
      <w:r w:rsidRPr="0051736F">
        <w:rPr>
          <w:lang w:eastAsia="ko-KR"/>
        </w:rPr>
        <w:tab/>
        <w:t>A NWDAF VFL client sends a Nnwdaf_VFLTraining_Notify.</w:t>
      </w:r>
    </w:p>
    <w:p w14:paraId="00259D9D" w14:textId="77777777" w:rsidR="003F48D2" w:rsidRPr="0051736F" w:rsidRDefault="003F48D2" w:rsidP="003F48D2">
      <w:pPr>
        <w:pStyle w:val="B2"/>
        <w:rPr>
          <w:lang w:eastAsia="ko-KR"/>
        </w:rPr>
      </w:pPr>
      <w:r w:rsidRPr="0051736F">
        <w:rPr>
          <w:lang w:eastAsia="ko-KR"/>
        </w:rPr>
        <w:t>5b.</w:t>
      </w:r>
      <w:r w:rsidRPr="0051736F">
        <w:rPr>
          <w:lang w:eastAsia="ko-KR"/>
        </w:rPr>
        <w:tab/>
        <w:t>A trusted AF VFL client sends a Naf_VFLTraining_Notify to the VFL server.</w:t>
      </w:r>
    </w:p>
    <w:p w14:paraId="3E1C3533" w14:textId="77777777" w:rsidR="003F48D2" w:rsidRPr="0051736F" w:rsidRDefault="003F48D2" w:rsidP="003F48D2">
      <w:pPr>
        <w:pStyle w:val="B2"/>
        <w:rPr>
          <w:lang w:eastAsia="ko-KR"/>
        </w:rPr>
      </w:pPr>
      <w:r w:rsidRPr="0051736F">
        <w:rPr>
          <w:lang w:eastAsia="ko-KR"/>
        </w:rPr>
        <w:t>5c.</w:t>
      </w:r>
      <w:r w:rsidRPr="0051736F">
        <w:rPr>
          <w:lang w:eastAsia="ko-KR"/>
        </w:rPr>
        <w:tab/>
        <w:t>An untrusted AF VFL client sends a Naf_VFLTraining_Notify to the NEF.</w:t>
      </w:r>
    </w:p>
    <w:p w14:paraId="5B31C2F7" w14:textId="77777777" w:rsidR="003F48D2" w:rsidRPr="0051736F" w:rsidRDefault="003F48D2" w:rsidP="003F48D2">
      <w:pPr>
        <w:pStyle w:val="B2"/>
        <w:rPr>
          <w:lang w:eastAsia="ko-KR"/>
        </w:rPr>
      </w:pPr>
      <w:r w:rsidRPr="0051736F">
        <w:rPr>
          <w:lang w:eastAsia="ko-KR"/>
        </w:rPr>
        <w:t>5d.</w:t>
      </w:r>
      <w:r w:rsidRPr="0051736F">
        <w:rPr>
          <w:lang w:eastAsia="ko-KR"/>
        </w:rPr>
        <w:tab/>
        <w:t>For each untrusted AF VFL client, the NEF converts any external identifiers to internal identifiers and sends a Nnef_VFLTraining_AFClient_Notify to the VFL server.</w:t>
      </w:r>
    </w:p>
    <w:p w14:paraId="1F115300" w14:textId="77777777" w:rsidR="003F48D2" w:rsidRPr="0051736F" w:rsidRDefault="003F48D2" w:rsidP="003F48D2">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76A9F599" w14:textId="77777777" w:rsidR="003F48D2" w:rsidRPr="0051736F" w:rsidRDefault="003F48D2" w:rsidP="003F48D2">
      <w:pPr>
        <w:pStyle w:val="B1"/>
        <w:rPr>
          <w:lang w:eastAsia="ko-KR"/>
        </w:rPr>
      </w:pPr>
      <w:r w:rsidRPr="0051736F">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713FDD2C" w14:textId="77777777" w:rsidR="003F48D2" w:rsidRPr="0051736F" w:rsidRDefault="003F48D2" w:rsidP="003F48D2">
      <w:pPr>
        <w:pStyle w:val="B1"/>
        <w:rPr>
          <w:lang w:eastAsia="ko-KR"/>
        </w:rPr>
      </w:pPr>
      <w:r w:rsidRPr="0051736F">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3A14E515" w14:textId="77777777" w:rsidR="003F48D2" w:rsidRPr="0051736F" w:rsidRDefault="003F48D2" w:rsidP="003F48D2">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EA53975" w14:textId="77777777" w:rsidR="003F48D2" w:rsidRPr="0051736F" w:rsidRDefault="003F48D2" w:rsidP="003F48D2">
      <w:pPr>
        <w:pStyle w:val="B1"/>
        <w:rPr>
          <w:lang w:eastAsia="ko-KR"/>
        </w:rPr>
      </w:pPr>
      <w:r w:rsidRPr="0051736F">
        <w:rPr>
          <w:lang w:eastAsia="ko-KR"/>
        </w:rPr>
        <w:tab/>
        <w:t>The VFL training termination decision may be also made as follows:</w:t>
      </w:r>
    </w:p>
    <w:p w14:paraId="339A2DBF" w14:textId="77777777" w:rsidR="003F48D2" w:rsidRPr="0051736F" w:rsidRDefault="003F48D2" w:rsidP="003F48D2">
      <w:pPr>
        <w:pStyle w:val="B2"/>
        <w:rPr>
          <w:lang w:eastAsia="ko-KR"/>
        </w:rPr>
      </w:pPr>
      <w:r w:rsidRPr="0051736F">
        <w:rPr>
          <w:lang w:eastAsia="ko-KR"/>
        </w:rPr>
        <w:tab/>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14:paraId="3CD9D5F9" w14:textId="77777777" w:rsidR="003F48D2" w:rsidRPr="0051736F" w:rsidRDefault="003F48D2" w:rsidP="003F48D2">
      <w:pPr>
        <w:pStyle w:val="B2"/>
        <w:rPr>
          <w:lang w:eastAsia="ko-KR"/>
        </w:rPr>
      </w:pPr>
      <w:r w:rsidRPr="0051736F">
        <w:rPr>
          <w:lang w:eastAsia="ko-KR"/>
        </w:rPr>
        <w:tab/>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14:paraId="0BF28648" w14:textId="77777777" w:rsidR="003F48D2" w:rsidRPr="0051736F" w:rsidRDefault="003F48D2" w:rsidP="003F48D2">
      <w:pPr>
        <w:pStyle w:val="NO"/>
        <w:rPr>
          <w:lang w:eastAsia="ko-KR"/>
        </w:rPr>
      </w:pPr>
      <w:r w:rsidRPr="0051736F">
        <w:rPr>
          <w:lang w:eastAsia="ko-KR"/>
        </w:rPr>
        <w:t>NOTE 7</w:t>
      </w:r>
      <w:r w:rsidRPr="0051736F">
        <w:rPr>
          <w:lang w:eastAsia="ko-KR"/>
        </w:rPr>
        <w:tab/>
        <w:t>The AnLF can later include the VFL correlation ID in inference request to VFL server AF.</w:t>
      </w:r>
    </w:p>
    <w:p w14:paraId="72161CF1" w14:textId="77777777" w:rsidR="003F48D2" w:rsidRPr="0051736F" w:rsidRDefault="003F48D2" w:rsidP="003F48D2">
      <w:pPr>
        <w:pStyle w:val="B2"/>
        <w:rPr>
          <w:lang w:eastAsia="ko-KR"/>
        </w:rPr>
      </w:pPr>
      <w:r w:rsidRPr="0051736F">
        <w:rPr>
          <w:lang w:eastAsia="ko-KR"/>
        </w:rPr>
        <w:lastRenderedPageBreak/>
        <w:tab/>
        <w:t>Steps 7d, 7e, 7g and 7i. The consumer decides whether the current model can fulfil the requirement, e.g. ML model metric is satisfactory for the consumer and determines to either unsubscribe or continue the training process.</w:t>
      </w:r>
    </w:p>
    <w:p w14:paraId="556150DF" w14:textId="77777777" w:rsidR="003F48D2" w:rsidRPr="0051736F" w:rsidRDefault="003F48D2" w:rsidP="003F48D2">
      <w:pPr>
        <w:pStyle w:val="B2"/>
        <w:rPr>
          <w:lang w:eastAsia="ko-KR"/>
        </w:rPr>
      </w:pPr>
      <w:r w:rsidRPr="0051736F">
        <w:rPr>
          <w:lang w:eastAsia="ko-KR"/>
        </w:rPr>
        <w:tab/>
        <w:t>Based on the subscription request sent from the consumer, the VFL server updates or terminates the current VFL training process.</w:t>
      </w:r>
    </w:p>
    <w:p w14:paraId="116856A7" w14:textId="77777777" w:rsidR="003F48D2" w:rsidRPr="0051736F" w:rsidRDefault="003F48D2" w:rsidP="003F48D2">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6AD0FDC3" w14:textId="77777777" w:rsidR="003F48D2" w:rsidRPr="0051736F" w:rsidRDefault="003F48D2" w:rsidP="003F48D2">
      <w:pPr>
        <w:pStyle w:val="B2"/>
        <w:rPr>
          <w:lang w:eastAsia="ko-KR"/>
        </w:rPr>
      </w:pPr>
      <w:r w:rsidRPr="0051736F">
        <w:rPr>
          <w:lang w:eastAsia="ko-KR"/>
        </w:rPr>
        <w:t>8a.</w:t>
      </w:r>
      <w:r w:rsidRPr="0051736F">
        <w:rPr>
          <w:lang w:eastAsia="ko-KR"/>
        </w:rPr>
        <w:tab/>
        <w:t>The VFL server sends a Nnwdaf_VFLTraining_Unsubscribe t to the selected NWDAF VFL clients(s).</w:t>
      </w:r>
    </w:p>
    <w:p w14:paraId="6EA40B69" w14:textId="77777777" w:rsidR="003F48D2" w:rsidRPr="0051736F" w:rsidRDefault="003F48D2" w:rsidP="003F48D2">
      <w:pPr>
        <w:pStyle w:val="B2"/>
        <w:rPr>
          <w:lang w:eastAsia="ko-KR"/>
        </w:rPr>
      </w:pPr>
      <w:r w:rsidRPr="0051736F">
        <w:rPr>
          <w:lang w:eastAsia="ko-KR"/>
        </w:rPr>
        <w:t>8b.</w:t>
      </w:r>
      <w:r w:rsidRPr="0051736F">
        <w:rPr>
          <w:lang w:eastAsia="ko-KR"/>
        </w:rPr>
        <w:tab/>
        <w:t>The VFL server sends a Naf_VFLTraining_Unsubscribe to the selected trusted AF VFL clients(s).</w:t>
      </w:r>
    </w:p>
    <w:p w14:paraId="2656B8CD" w14:textId="77777777" w:rsidR="003F48D2" w:rsidRPr="0051736F" w:rsidRDefault="003F48D2" w:rsidP="003F48D2">
      <w:pPr>
        <w:pStyle w:val="B2"/>
        <w:rPr>
          <w:lang w:eastAsia="ko-KR"/>
        </w:rPr>
      </w:pPr>
      <w:r w:rsidRPr="0051736F">
        <w:rPr>
          <w:lang w:eastAsia="ko-KR"/>
        </w:rPr>
        <w:t>8c.</w:t>
      </w:r>
      <w:r w:rsidRPr="0051736F">
        <w:rPr>
          <w:lang w:eastAsia="ko-KR"/>
        </w:rPr>
        <w:tab/>
        <w:t>For each selected untrusted AF VFL clients, the VFL server sends a Nnef_VFLTraining_AFClient_Unubscribe to the NEF handling that AF.</w:t>
      </w:r>
    </w:p>
    <w:p w14:paraId="67FC5B79" w14:textId="77777777" w:rsidR="003F48D2" w:rsidRPr="0051736F" w:rsidRDefault="003F48D2" w:rsidP="003F48D2">
      <w:pPr>
        <w:pStyle w:val="B2"/>
        <w:rPr>
          <w:lang w:eastAsia="ko-KR"/>
        </w:rPr>
      </w:pPr>
      <w:r w:rsidRPr="0051736F">
        <w:rPr>
          <w:lang w:eastAsia="ko-KR"/>
        </w:rPr>
        <w:t>8d.</w:t>
      </w:r>
      <w:r w:rsidRPr="0051736F">
        <w:rPr>
          <w:lang w:eastAsia="ko-KR"/>
        </w:rPr>
        <w:tab/>
        <w:t>For each selected untrusted AF VFL clients, the NEF sends a Naf_VFLTraining_Unsubscribe to that AF.</w:t>
      </w:r>
    </w:p>
    <w:p w14:paraId="574E2A57" w14:textId="77777777" w:rsidR="003F48D2" w:rsidRPr="0051736F" w:rsidRDefault="003F48D2" w:rsidP="003F48D2">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6CBB2F55" w14:textId="77777777" w:rsidR="003F48D2" w:rsidRPr="0051736F" w:rsidRDefault="003F48D2" w:rsidP="003F48D2">
      <w:pPr>
        <w:pStyle w:val="B1"/>
        <w:rPr>
          <w:lang w:eastAsia="ko-KR"/>
        </w:rPr>
      </w:pPr>
      <w:r w:rsidRPr="0051736F">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6413C703" w14:textId="77777777" w:rsidR="003F48D2" w:rsidRPr="0051736F" w:rsidRDefault="003F48D2" w:rsidP="003F48D2">
      <w:pPr>
        <w:pStyle w:val="NO"/>
        <w:rPr>
          <w:lang w:eastAsia="ko-KR"/>
        </w:rPr>
      </w:pPr>
      <w:r w:rsidRPr="0051736F">
        <w:rPr>
          <w:lang w:eastAsia="ko-KR"/>
        </w:rPr>
        <w:t>NOTE 8:</w:t>
      </w:r>
      <w:r w:rsidRPr="0051736F">
        <w:rPr>
          <w:lang w:eastAsia="ko-KR"/>
        </w:rPr>
        <w:tab/>
        <w:t>The VFL correlation ID and the stored mapping information are used later for inference as described in Clause 6.2H.2.4.1.</w:t>
      </w:r>
    </w:p>
    <w:p w14:paraId="0A958B44" w14:textId="65C6B719" w:rsidR="00230398" w:rsidRDefault="003F48D2" w:rsidP="003F48D2">
      <w:pPr>
        <w:rPr>
          <w:lang w:eastAsia="zh-CN"/>
        </w:rPr>
      </w:pPr>
      <w:r w:rsidRPr="0051736F">
        <w:rPr>
          <w:lang w:eastAsia="ko-KR"/>
        </w:rPr>
        <w:t>NOTE 9:</w:t>
      </w:r>
      <w:r w:rsidRPr="0051736F">
        <w:rPr>
          <w:lang w:eastAsia="ko-KR"/>
        </w:rPr>
        <w:tab/>
        <w:t>If untrusted AF is involved in VFL Clients, the message between NWDAF acting as VFL Server and the untrusted AF is via NEF.</w:t>
      </w:r>
    </w:p>
    <w:p w14:paraId="3A4C69C5" w14:textId="77777777" w:rsidR="007F782F" w:rsidRDefault="007F782F" w:rsidP="00695F7C">
      <w:pPr>
        <w:rPr>
          <w:lang w:eastAsia="zh-CN"/>
        </w:rPr>
      </w:pPr>
    </w:p>
    <w:p w14:paraId="6C3E21BF" w14:textId="77777777" w:rsidR="00C546F2" w:rsidRDefault="00C546F2" w:rsidP="00C546F2">
      <w:pPr>
        <w:pStyle w:val="StartEndofChange"/>
      </w:pPr>
      <w:bookmarkStart w:id="11" w:name="_Toc177728749"/>
      <w:bookmarkEnd w:id="2"/>
      <w:bookmarkEnd w:id="3"/>
      <w:bookmarkEnd w:id="4"/>
      <w:bookmarkEnd w:id="5"/>
      <w:bookmarkEnd w:id="6"/>
      <w:bookmarkEnd w:id="7"/>
      <w:bookmarkEnd w:id="8"/>
      <w:r>
        <w:t xml:space="preserve">* * *Next Change * * * </w:t>
      </w:r>
    </w:p>
    <w:p w14:paraId="26A17A93" w14:textId="77777777" w:rsidR="00C546F2" w:rsidRDefault="00C546F2" w:rsidP="00C546F2">
      <w:pPr>
        <w:rPr>
          <w:lang w:eastAsia="zh-CN"/>
        </w:rPr>
      </w:pPr>
    </w:p>
    <w:p w14:paraId="2FD1B96C" w14:textId="77777777" w:rsidR="0047685E" w:rsidRPr="0051736F" w:rsidRDefault="0047685E" w:rsidP="0047685E">
      <w:pPr>
        <w:pStyle w:val="Heading3"/>
        <w:rPr>
          <w:lang w:eastAsia="ko-KR"/>
        </w:rPr>
      </w:pPr>
      <w:bookmarkStart w:id="12" w:name="_Toc201138923"/>
      <w:r w:rsidRPr="0051736F">
        <w:rPr>
          <w:lang w:eastAsia="ko-KR"/>
        </w:rPr>
        <w:t>6.2H.3</w:t>
      </w:r>
      <w:r w:rsidRPr="0051736F">
        <w:rPr>
          <w:lang w:eastAsia="ko-KR"/>
        </w:rPr>
        <w:tab/>
        <w:t>Contents of ML Model VFL Training services for Vertical Federated Learning</w:t>
      </w:r>
      <w:bookmarkEnd w:id="12"/>
    </w:p>
    <w:p w14:paraId="1BC33F0D" w14:textId="04E00F89" w:rsidR="0047685E" w:rsidRPr="0051736F" w:rsidRDefault="0047685E" w:rsidP="0047685E">
      <w:pPr>
        <w:rPr>
          <w:lang w:eastAsia="ko-KR"/>
        </w:rPr>
      </w:pPr>
      <w:r w:rsidRPr="0051736F">
        <w:rPr>
          <w:lang w:eastAsia="ko-KR"/>
        </w:rPr>
        <w:t>The consumers of the ML Model training services may provide the input parameters in Nnwdaf_VFLTraining service or Naf_VFLTraining service or in Nnef</w:t>
      </w:r>
      <w:del w:id="13" w:author="Ericsson_UUser" w:date="2025-07-10T14:42:00Z" w16du:dateUtc="2025-07-10T12:42:00Z">
        <w:r w:rsidRPr="0051736F" w:rsidDel="00555718">
          <w:rPr>
            <w:lang w:eastAsia="ko-KR"/>
          </w:rPr>
          <w:delText>e</w:delText>
        </w:r>
      </w:del>
      <w:r w:rsidRPr="0051736F">
        <w:rPr>
          <w:lang w:eastAsia="ko-KR"/>
        </w:rPr>
        <w:t>_VFLTraining service as listed below:</w:t>
      </w:r>
    </w:p>
    <w:p w14:paraId="2C568EE5" w14:textId="77777777" w:rsidR="0047685E" w:rsidRPr="0051736F" w:rsidRDefault="0047685E" w:rsidP="0047685E">
      <w:pPr>
        <w:pStyle w:val="B1"/>
        <w:rPr>
          <w:lang w:eastAsia="ko-KR"/>
        </w:rPr>
      </w:pPr>
      <w:r w:rsidRPr="0051736F">
        <w:rPr>
          <w:lang w:eastAsia="ko-KR"/>
        </w:rPr>
        <w:t>-</w:t>
      </w:r>
      <w:r w:rsidRPr="0051736F">
        <w:rPr>
          <w:lang w:eastAsia="ko-KR"/>
        </w:rPr>
        <w:tab/>
        <w:t>Analytics ID: identifies the analytics for which the ML Model is requested to be trained.</w:t>
      </w:r>
    </w:p>
    <w:p w14:paraId="0FB4B160" w14:textId="77777777" w:rsidR="0047685E" w:rsidRPr="0051736F" w:rsidRDefault="0047685E" w:rsidP="0047685E">
      <w:pPr>
        <w:pStyle w:val="B1"/>
        <w:rPr>
          <w:lang w:eastAsia="ko-KR"/>
        </w:rPr>
      </w:pPr>
      <w:r w:rsidRPr="0051736F">
        <w:rPr>
          <w:lang w:eastAsia="ko-KR"/>
        </w:rPr>
        <w:t>-</w:t>
      </w:r>
      <w:r w:rsidRPr="0051736F">
        <w:rPr>
          <w:lang w:eastAsia="ko-KR"/>
        </w:rPr>
        <w:tab/>
        <w:t>At start of Training phase VFL server sends VFL Correlation ID: identifies a VFL process to be executed among the candidate VFL participants.</w:t>
      </w:r>
    </w:p>
    <w:p w14:paraId="22055C9C" w14:textId="77777777" w:rsidR="0047685E" w:rsidRPr="0051736F" w:rsidRDefault="0047685E" w:rsidP="0047685E">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42BE9102" w14:textId="77777777" w:rsidR="0047685E" w:rsidRPr="0051736F" w:rsidRDefault="0047685E" w:rsidP="0047685E">
      <w:pPr>
        <w:pStyle w:val="B1"/>
        <w:rPr>
          <w:lang w:eastAsia="ko-KR"/>
        </w:rPr>
      </w:pPr>
      <w:r w:rsidRPr="0051736F">
        <w:rPr>
          <w:lang w:eastAsia="ko-KR"/>
        </w:rPr>
        <w:t>-</w:t>
      </w:r>
      <w:r w:rsidRPr="0051736F">
        <w:rPr>
          <w:lang w:eastAsia="ko-KR"/>
        </w:rPr>
        <w:tab/>
        <w:t>[OPTIONAL] In training phase, Maximum response time (i.e. the maximum time between VFL clients receive intermediate model training information and send back intermediate training result).</w:t>
      </w:r>
    </w:p>
    <w:p w14:paraId="23CDC661" w14:textId="77777777" w:rsidR="0047685E" w:rsidRPr="0051736F" w:rsidRDefault="0047685E" w:rsidP="0047685E">
      <w:pPr>
        <w:pStyle w:val="B1"/>
        <w:rPr>
          <w:lang w:eastAsia="ko-KR"/>
        </w:rPr>
      </w:pPr>
      <w:r w:rsidRPr="0051736F">
        <w:rPr>
          <w:lang w:eastAsia="ko-KR"/>
        </w:rPr>
        <w:t>-</w:t>
      </w:r>
      <w:r w:rsidRPr="0051736F">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28404A1C" w14:textId="77777777" w:rsidR="0047685E" w:rsidRPr="0051736F" w:rsidRDefault="0047685E" w:rsidP="0047685E">
      <w:pPr>
        <w:pStyle w:val="B1"/>
        <w:rPr>
          <w:lang w:eastAsia="ko-KR"/>
        </w:rPr>
      </w:pPr>
      <w:r w:rsidRPr="0051736F">
        <w:rPr>
          <w:lang w:eastAsia="ko-KR"/>
        </w:rPr>
        <w:t>-</w:t>
      </w:r>
      <w:r w:rsidRPr="0051736F">
        <w:rPr>
          <w:lang w:eastAsia="ko-KR"/>
        </w:rPr>
        <w:tab/>
        <w:t>In training, the Intermediate model training information includes what the Server sends to each client which contains what has been agreed in the preparation phase. The content is not standardized in this Release.</w:t>
      </w:r>
    </w:p>
    <w:p w14:paraId="4567E9F7" w14:textId="77777777" w:rsidR="0047685E" w:rsidRDefault="0047685E" w:rsidP="0047685E">
      <w:pPr>
        <w:pStyle w:val="B1"/>
        <w:rPr>
          <w:lang w:eastAsia="ko-KR"/>
        </w:rPr>
      </w:pPr>
      <w:r w:rsidRPr="0051736F">
        <w:rPr>
          <w:lang w:eastAsia="ko-KR"/>
        </w:rPr>
        <w:lastRenderedPageBreak/>
        <w:t>-</w:t>
      </w:r>
      <w:r w:rsidRPr="0051736F">
        <w:rPr>
          <w:lang w:eastAsia="ko-KR"/>
        </w:rPr>
        <w:tab/>
        <w:t>[OPTIONAL] ML model monitoring accuracy check flag: request local ML model accuracy monitoring information which assists VFL server to perform ML model accuracy monitoring.</w:t>
      </w:r>
    </w:p>
    <w:p w14:paraId="4D74E9BF" w14:textId="1DD1FCB1" w:rsidR="0047685E" w:rsidRPr="0051736F" w:rsidRDefault="0047685E" w:rsidP="0047685E">
      <w:pPr>
        <w:pStyle w:val="B1"/>
        <w:rPr>
          <w:lang w:eastAsia="ko-KR"/>
        </w:rPr>
      </w:pPr>
      <w:ins w:id="14" w:author="Ericsson_UUser_AfterSA2#168" w:date="2025-04-29T11:18:00Z">
        <w:r w:rsidRPr="0047685E">
          <w:t>-</w:t>
        </w:r>
        <w:r w:rsidRPr="0047685E">
          <w:tab/>
          <w:t>The data sources that are expected to be used, indicated as a list of NF instance (or NF set) identifiers.</w:t>
        </w:r>
      </w:ins>
    </w:p>
    <w:p w14:paraId="3E8781BF" w14:textId="77777777" w:rsidR="0047685E" w:rsidRPr="0051736F" w:rsidRDefault="0047685E" w:rsidP="0047685E">
      <w:pPr>
        <w:pStyle w:val="B1"/>
        <w:rPr>
          <w:lang w:eastAsia="ko-KR"/>
        </w:rPr>
      </w:pPr>
      <w:r w:rsidRPr="0051736F">
        <w:rPr>
          <w:lang w:eastAsia="ko-KR"/>
        </w:rPr>
        <w:t>-</w:t>
      </w:r>
      <w:r w:rsidRPr="0051736F">
        <w:rPr>
          <w:lang w:eastAsia="ko-KR"/>
        </w:rPr>
        <w:tab/>
        <w:t>[OPTIONAL] Feature ID(s) as described in preparation phase and at start of training phase. See definition of Feature ID below.</w:t>
      </w:r>
    </w:p>
    <w:p w14:paraId="6F894E22" w14:textId="77777777" w:rsidR="0047685E" w:rsidRPr="0051736F" w:rsidRDefault="0047685E" w:rsidP="0047685E">
      <w:pPr>
        <w:pStyle w:val="B1"/>
        <w:rPr>
          <w:lang w:eastAsia="ko-KR"/>
        </w:rPr>
      </w:pPr>
      <w:r w:rsidRPr="0051736F">
        <w:rPr>
          <w:lang w:eastAsia="ko-KR"/>
        </w:rPr>
        <w:t>-</w:t>
      </w:r>
      <w:r w:rsidRPr="0051736F">
        <w:rPr>
          <w:lang w:eastAsia="ko-KR"/>
        </w:rPr>
        <w:tab/>
        <w:t>[OPTIONAL] At start of Training phase, Use case context: indicates the context of use of ML Model.</w:t>
      </w:r>
    </w:p>
    <w:p w14:paraId="01874EB7" w14:textId="77777777" w:rsidR="0047685E" w:rsidRPr="0051736F" w:rsidRDefault="0047685E" w:rsidP="0047685E">
      <w:pPr>
        <w:pStyle w:val="B1"/>
        <w:rPr>
          <w:lang w:eastAsia="ko-KR"/>
        </w:rPr>
      </w:pPr>
      <w:r w:rsidRPr="0051736F">
        <w:rPr>
          <w:lang w:eastAsia="ko-KR"/>
        </w:rPr>
        <w:t>-</w:t>
      </w:r>
      <w:r w:rsidRPr="0051736F">
        <w:rPr>
          <w:lang w:eastAsia="ko-KR"/>
        </w:rPr>
        <w:tab/>
        <w:t>In training, VFL training iteration number.</w:t>
      </w:r>
    </w:p>
    <w:p w14:paraId="3EE3665F" w14:textId="77777777" w:rsidR="0047685E" w:rsidRPr="0051736F" w:rsidRDefault="0047685E" w:rsidP="0047685E">
      <w:pPr>
        <w:pStyle w:val="B1"/>
        <w:rPr>
          <w:lang w:eastAsia="ko-KR"/>
        </w:rPr>
      </w:pPr>
      <w:r w:rsidRPr="0051736F">
        <w:rPr>
          <w:lang w:eastAsia="ko-KR"/>
        </w:rPr>
        <w:t>-</w:t>
      </w:r>
      <w:r w:rsidRPr="0051736F">
        <w:rPr>
          <w:lang w:eastAsia="ko-KR"/>
        </w:rPr>
        <w:tab/>
        <w:t>In the preparation phase, the initial list of samples selected by the VFL Server.</w:t>
      </w:r>
    </w:p>
    <w:p w14:paraId="34DB2494" w14:textId="42CD2093" w:rsidR="0047685E" w:rsidRPr="0051736F" w:rsidRDefault="0047685E" w:rsidP="0047685E">
      <w:pPr>
        <w:pStyle w:val="B1"/>
        <w:rPr>
          <w:lang w:eastAsia="ko-KR"/>
        </w:rPr>
      </w:pPr>
      <w:r w:rsidRPr="0051736F">
        <w:rPr>
          <w:lang w:eastAsia="ko-KR"/>
        </w:rPr>
        <w:t>-</w:t>
      </w:r>
      <w:r w:rsidRPr="0051736F">
        <w:rPr>
          <w:lang w:eastAsia="ko-KR"/>
        </w:rPr>
        <w:tab/>
        <w:t>[OPTIONAL] At start of Training phase, sample ID</w:t>
      </w:r>
      <w:ins w:id="15" w:author="Ericsson_UUser" w:date="2025-07-10T14:40:00Z" w16du:dateUtc="2025-07-10T12:40:00Z">
        <w:r w:rsidR="00821F77">
          <w:rPr>
            <w:lang w:eastAsia="ko-KR"/>
          </w:rPr>
          <w:t>(s)</w:t>
        </w:r>
      </w:ins>
      <w:r w:rsidRPr="0051736F">
        <w:rPr>
          <w:lang w:eastAsia="ko-KR"/>
        </w:rPr>
        <w:t xml:space="preserve">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56170D71" w14:textId="77777777" w:rsidR="0047685E" w:rsidRPr="0051736F" w:rsidRDefault="0047685E" w:rsidP="0047685E">
      <w:pPr>
        <w:pStyle w:val="NO"/>
        <w:rPr>
          <w:lang w:eastAsia="ko-KR"/>
        </w:rPr>
      </w:pPr>
      <w:r w:rsidRPr="0051736F">
        <w:rPr>
          <w:lang w:eastAsia="ko-KR"/>
        </w:rPr>
        <w:t>NOTE 1:</w:t>
      </w:r>
      <w:r w:rsidRPr="0051736F">
        <w:rPr>
          <w:lang w:eastAsia="ko-KR"/>
        </w:rPr>
        <w:tab/>
        <w:t>How the VFL server determine the sample IDs of dataset for accuracy monitoring is up to implementation.</w:t>
      </w:r>
    </w:p>
    <w:p w14:paraId="4D6B936C" w14:textId="77777777" w:rsidR="0047685E" w:rsidRPr="0051736F" w:rsidRDefault="0047685E" w:rsidP="0047685E">
      <w:pPr>
        <w:pStyle w:val="B1"/>
        <w:rPr>
          <w:lang w:eastAsia="ko-KR"/>
        </w:rPr>
      </w:pPr>
      <w:r w:rsidRPr="0051736F">
        <w:rPr>
          <w:lang w:eastAsia="ko-KR"/>
        </w:rPr>
        <w:t>-</w:t>
      </w:r>
      <w:r w:rsidRPr="0051736F">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33037B3D" w14:textId="77777777" w:rsidR="0047685E" w:rsidRPr="0051736F" w:rsidRDefault="0047685E" w:rsidP="0047685E">
      <w:pPr>
        <w:pStyle w:val="NO"/>
        <w:rPr>
          <w:lang w:eastAsia="ko-KR"/>
        </w:rPr>
      </w:pPr>
      <w:r w:rsidRPr="0051736F">
        <w:rPr>
          <w:lang w:eastAsia="ko-KR"/>
        </w:rPr>
        <w:t>NOTE 2:</w:t>
      </w:r>
      <w:r w:rsidRPr="0051736F">
        <w:rPr>
          <w:lang w:eastAsia="ko-KR"/>
        </w:rPr>
        <w:tab/>
        <w:t>The delta list can only remove samples from the initial sample list.</w:t>
      </w:r>
    </w:p>
    <w:p w14:paraId="279BA74E" w14:textId="77777777" w:rsidR="0047685E" w:rsidRPr="0051736F" w:rsidRDefault="0047685E" w:rsidP="0047685E">
      <w:pPr>
        <w:pStyle w:val="B1"/>
        <w:rPr>
          <w:lang w:eastAsia="ko-KR"/>
        </w:rPr>
      </w:pPr>
      <w:r w:rsidRPr="0051736F">
        <w:rPr>
          <w:lang w:eastAsia="ko-KR"/>
        </w:rPr>
        <w:t>-</w:t>
      </w:r>
      <w:r w:rsidRPr="0051736F">
        <w:rPr>
          <w:lang w:eastAsia="ko-KR"/>
        </w:rPr>
        <w:tab/>
        <w:t>[OPTIONAL] Checkpoint information: indicates whether model status at the current iteration should be saved as a training checkpoint.</w:t>
      </w:r>
    </w:p>
    <w:p w14:paraId="196E3481" w14:textId="77777777" w:rsidR="0047685E" w:rsidRPr="0051736F" w:rsidRDefault="0047685E" w:rsidP="0047685E">
      <w:pPr>
        <w:rPr>
          <w:lang w:eastAsia="ko-KR"/>
        </w:rPr>
      </w:pPr>
      <w:r w:rsidRPr="0051736F">
        <w:rPr>
          <w:lang w:eastAsia="ko-KR"/>
        </w:rPr>
        <w:t>The VFL client provides to the consumer of the ML Model training service operations the output information in as listed below:</w:t>
      </w:r>
    </w:p>
    <w:p w14:paraId="33E0F22F" w14:textId="77777777" w:rsidR="0047685E" w:rsidRPr="0051736F" w:rsidRDefault="0047685E" w:rsidP="0047685E">
      <w:pPr>
        <w:pStyle w:val="B1"/>
        <w:rPr>
          <w:lang w:eastAsia="ko-KR"/>
        </w:rPr>
      </w:pPr>
      <w:r w:rsidRPr="0051736F">
        <w:rPr>
          <w:lang w:eastAsia="ko-KR"/>
        </w:rPr>
        <w:t>-</w:t>
      </w:r>
      <w:r w:rsidRPr="0051736F">
        <w:rPr>
          <w:lang w:eastAsia="ko-KR"/>
        </w:rPr>
        <w:tab/>
        <w:t>In the preparation phase, the list of samples accepted by the VFL client.</w:t>
      </w:r>
    </w:p>
    <w:p w14:paraId="57B7CD30" w14:textId="77777777" w:rsidR="0047685E" w:rsidRPr="0051736F" w:rsidRDefault="0047685E" w:rsidP="0047685E">
      <w:pPr>
        <w:pStyle w:val="B1"/>
        <w:rPr>
          <w:lang w:eastAsia="ko-KR"/>
        </w:rPr>
      </w:pPr>
      <w:r w:rsidRPr="0051736F">
        <w:rPr>
          <w:lang w:eastAsia="ko-KR"/>
        </w:rPr>
        <w:t>-</w:t>
      </w:r>
      <w:r w:rsidRPr="0051736F">
        <w:rPr>
          <w:lang w:eastAsia="ko-KR"/>
        </w:rPr>
        <w:tab/>
        <w:t>[OPTIONAL] In training the VFL client may provide delta from the sample list received in first step of training procedure to indicate which samples will not be part of the rest of training procedure.</w:t>
      </w:r>
    </w:p>
    <w:p w14:paraId="41479BA8" w14:textId="77777777" w:rsidR="0047685E" w:rsidRPr="0051736F" w:rsidRDefault="0047685E" w:rsidP="0047685E">
      <w:pPr>
        <w:pStyle w:val="NO"/>
        <w:rPr>
          <w:lang w:eastAsia="ko-KR"/>
        </w:rPr>
      </w:pPr>
      <w:r w:rsidRPr="0051736F">
        <w:rPr>
          <w:lang w:eastAsia="ko-KR"/>
        </w:rPr>
        <w:t>NOTE 3:</w:t>
      </w:r>
      <w:r w:rsidRPr="0051736F">
        <w:rPr>
          <w:lang w:eastAsia="ko-KR"/>
        </w:rPr>
        <w:tab/>
        <w:t>The delta list can only remove samples from the initial sample list.</w:t>
      </w:r>
    </w:p>
    <w:p w14:paraId="732B411D" w14:textId="77777777" w:rsidR="0047685E" w:rsidRPr="0051736F" w:rsidRDefault="0047685E" w:rsidP="0047685E">
      <w:pPr>
        <w:pStyle w:val="B1"/>
        <w:rPr>
          <w:lang w:eastAsia="ko-KR"/>
        </w:rPr>
      </w:pPr>
      <w:r w:rsidRPr="0051736F">
        <w:rPr>
          <w:lang w:eastAsia="ko-KR"/>
        </w:rPr>
        <w:t>-</w:t>
      </w:r>
      <w:r w:rsidRPr="0051736F">
        <w:rPr>
          <w:lang w:eastAsia="ko-KR"/>
        </w:rPr>
        <w:tab/>
        <w:t>[OPTIONAL] As described in preparation phase, the Feature ID(s) that the VFL client supports. A Feature ID indicates what features the VFL client can use for an Analytics ID, the values of the Feature ID are not standardized.</w:t>
      </w:r>
    </w:p>
    <w:p w14:paraId="5D6DE181" w14:textId="77777777" w:rsidR="0047685E" w:rsidRPr="0051736F" w:rsidRDefault="0047685E" w:rsidP="0047685E">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client supports in response to what the server sent in the subscription request.</w:t>
      </w:r>
    </w:p>
    <w:p w14:paraId="5B710853" w14:textId="77777777" w:rsidR="0047685E" w:rsidRPr="0051736F" w:rsidRDefault="0047685E" w:rsidP="0047685E">
      <w:pPr>
        <w:pStyle w:val="B1"/>
        <w:rPr>
          <w:lang w:eastAsia="ko-KR"/>
        </w:rPr>
      </w:pPr>
      <w:r w:rsidRPr="0051736F">
        <w:rPr>
          <w:lang w:eastAsia="ko-KR"/>
        </w:rPr>
        <w:t>-</w:t>
      </w:r>
      <w:r w:rsidRPr="0051736F">
        <w:rPr>
          <w:lang w:eastAsia="ko-KR"/>
        </w:rPr>
        <w:tab/>
        <w:t>In training, the Intermediate training result includes what the Client sends to the server which contains what has been agreed in the preparation phase. The content is not standardized in this Release.</w:t>
      </w:r>
    </w:p>
    <w:p w14:paraId="1A5938AA" w14:textId="77777777" w:rsidR="0047685E" w:rsidRPr="0051736F" w:rsidRDefault="0047685E" w:rsidP="0047685E">
      <w:pPr>
        <w:pStyle w:val="B1"/>
        <w:rPr>
          <w:lang w:eastAsia="ko-KR"/>
        </w:rPr>
      </w:pPr>
      <w:r w:rsidRPr="0051736F">
        <w:rPr>
          <w:lang w:eastAsia="ko-KR"/>
        </w:rPr>
        <w:t>-</w:t>
      </w:r>
      <w:r w:rsidRPr="0051736F">
        <w:rPr>
          <w:lang w:eastAsia="ko-KR"/>
        </w:rPr>
        <w:tab/>
        <w:t>[OPTIONAL] Local ML model accuracy monitoring information.</w:t>
      </w:r>
    </w:p>
    <w:p w14:paraId="6BDF836F" w14:textId="77777777" w:rsidR="0047685E" w:rsidRDefault="0047685E" w:rsidP="0047685E">
      <w:pPr>
        <w:pStyle w:val="NO"/>
        <w:rPr>
          <w:ins w:id="16" w:author="Ericsson_UUser" w:date="2025-07-10T14:41:00Z" w16du:dateUtc="2025-07-10T12:41:00Z"/>
          <w:lang w:eastAsia="ko-KR"/>
        </w:rPr>
      </w:pPr>
      <w:r w:rsidRPr="0051736F">
        <w:rPr>
          <w:lang w:eastAsia="ko-KR"/>
        </w:rPr>
        <w:t>NOTE 3:</w:t>
      </w:r>
      <w:r w:rsidRPr="0051736F">
        <w:rPr>
          <w:lang w:eastAsia="ko-KR"/>
        </w:rPr>
        <w:tab/>
        <w:t>Local ML model accuracy monitoring information can be used to assist the model convergence and calculation of accuracy and is not specified in this release of the specification.</w:t>
      </w:r>
    </w:p>
    <w:p w14:paraId="056BD74E" w14:textId="37065FBD" w:rsidR="00014C46" w:rsidRPr="00014C46" w:rsidRDefault="00014C46" w:rsidP="00014C46">
      <w:pPr>
        <w:pStyle w:val="B1"/>
        <w:numPr>
          <w:ilvl w:val="0"/>
          <w:numId w:val="8"/>
        </w:numPr>
        <w:rPr>
          <w:lang w:eastAsia="ko-KR"/>
        </w:rPr>
      </w:pPr>
      <w:ins w:id="17" w:author="Ericsson_UUser" w:date="2025-07-10T14:41:00Z" w16du:dateUtc="2025-07-10T12:41:00Z">
        <w:r w:rsidRPr="00014C46">
          <w:rPr>
            <w:lang w:eastAsia="ko-KR"/>
          </w:rPr>
          <w:t>[OPTIONAL] A request to leave the VFL</w:t>
        </w:r>
      </w:ins>
      <w:ins w:id="18" w:author="Shabnam" w:date="2025-08-14T21:38:00Z" w16du:dateUtc="2025-08-15T01:38:00Z">
        <w:r w:rsidR="006B19EE">
          <w:rPr>
            <w:lang w:eastAsia="ko-KR"/>
          </w:rPr>
          <w:t>.</w:t>
        </w:r>
      </w:ins>
    </w:p>
    <w:p w14:paraId="78C22392" w14:textId="77777777" w:rsidR="0047685E" w:rsidRPr="0051736F" w:rsidRDefault="0047685E" w:rsidP="0047685E">
      <w:pPr>
        <w:pStyle w:val="Heading3"/>
        <w:tabs>
          <w:tab w:val="left" w:pos="8647"/>
        </w:tabs>
        <w:rPr>
          <w:lang w:eastAsia="zh-CN"/>
        </w:rPr>
      </w:pPr>
      <w:bookmarkStart w:id="19" w:name="_Toc201138924"/>
      <w:r w:rsidRPr="0051736F">
        <w:rPr>
          <w:lang w:eastAsia="zh-CN"/>
        </w:rPr>
        <w:t>6.2H.4</w:t>
      </w:r>
      <w:r w:rsidRPr="0051736F">
        <w:rPr>
          <w:lang w:eastAsia="zh-CN"/>
        </w:rPr>
        <w:tab/>
        <w:t>Contents of ML Model Training services for Vertical Federated Learning</w:t>
      </w:r>
      <w:bookmarkEnd w:id="19"/>
    </w:p>
    <w:p w14:paraId="4ADB87C2" w14:textId="77777777" w:rsidR="0047685E" w:rsidRPr="0051736F" w:rsidRDefault="0047685E" w:rsidP="0047685E">
      <w:pPr>
        <w:rPr>
          <w:lang w:eastAsia="zh-CN"/>
        </w:rPr>
      </w:pPr>
      <w:r w:rsidRPr="0051736F">
        <w:rPr>
          <w:lang w:eastAsia="zh-CN"/>
        </w:rPr>
        <w:t>The consumers of the ML Model training services may provide the input parameters in Naf_Training service or in Nnef_Training service as listed below. The NWDAF decides which of the optional parameters it forwards when it has received an ML Model provisioning subscription request.</w:t>
      </w:r>
    </w:p>
    <w:p w14:paraId="62F3F0B8" w14:textId="77777777" w:rsidR="0047685E" w:rsidRPr="0051736F" w:rsidRDefault="0047685E" w:rsidP="0047685E">
      <w:pPr>
        <w:pStyle w:val="B1"/>
        <w:rPr>
          <w:lang w:eastAsia="zh-CN"/>
        </w:rPr>
      </w:pPr>
      <w:r w:rsidRPr="0051736F">
        <w:rPr>
          <w:lang w:eastAsia="zh-CN"/>
        </w:rPr>
        <w:t>-</w:t>
      </w:r>
      <w:r w:rsidRPr="0051736F">
        <w:rPr>
          <w:lang w:eastAsia="zh-CN"/>
        </w:rPr>
        <w:tab/>
        <w:t>Analytics ID: identifies the analytics for which the ML Model is used.</w:t>
      </w:r>
    </w:p>
    <w:p w14:paraId="4366BB7A" w14:textId="77777777" w:rsidR="0047685E" w:rsidRPr="0051736F" w:rsidRDefault="0047685E" w:rsidP="0047685E">
      <w:pPr>
        <w:pStyle w:val="B2"/>
        <w:rPr>
          <w:lang w:eastAsia="zh-CN"/>
        </w:rPr>
      </w:pPr>
      <w:r w:rsidRPr="0051736F">
        <w:rPr>
          <w:lang w:eastAsia="zh-CN"/>
        </w:rPr>
        <w:lastRenderedPageBreak/>
        <w:t>-</w:t>
      </w:r>
      <w:r w:rsidRPr="0051736F">
        <w:rPr>
          <w:lang w:eastAsia="zh-CN"/>
        </w:rPr>
        <w:tab/>
        <w:t>[OPTIONAL] Use case context: indicates the context of use of the analytics to select the most relevant ML Model.</w:t>
      </w:r>
    </w:p>
    <w:p w14:paraId="57332218" w14:textId="77777777" w:rsidR="0047685E" w:rsidRPr="0051736F" w:rsidRDefault="0047685E" w:rsidP="0047685E">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5FAFC656" w14:textId="77777777" w:rsidR="0047685E" w:rsidRPr="0051736F" w:rsidRDefault="0047685E" w:rsidP="0047685E">
      <w:pPr>
        <w:pStyle w:val="B2"/>
        <w:rPr>
          <w:lang w:eastAsia="zh-CN"/>
        </w:rPr>
      </w:pPr>
      <w:r w:rsidRPr="0051736F">
        <w:rPr>
          <w:lang w:eastAsia="zh-CN"/>
        </w:rPr>
        <w:t>-</w:t>
      </w:r>
      <w:r w:rsidRPr="0051736F">
        <w:rPr>
          <w:lang w:eastAsia="zh-CN"/>
        </w:rPr>
        <w:tab/>
        <w:t>[OPTIONAL] Target of ML Model Reporting: indicates the object(s) for which ML Model is requested, e.g. specific UEs i.e. a list of SUPIs, a group of UEs i.e. a list of Internal-Group-Ids or any UE (i.e. all UEs).</w:t>
      </w:r>
    </w:p>
    <w:p w14:paraId="7558C65A" w14:textId="77777777" w:rsidR="0047685E" w:rsidRPr="0051736F" w:rsidRDefault="0047685E" w:rsidP="0047685E">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9BE6739" w14:textId="77777777" w:rsidR="0047685E" w:rsidRPr="0051736F" w:rsidRDefault="0047685E" w:rsidP="0047685E">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488AF1B7" w14:textId="77777777" w:rsidR="0047685E" w:rsidRPr="0051736F" w:rsidRDefault="0047685E" w:rsidP="0047685E">
      <w:pPr>
        <w:pStyle w:val="B2"/>
        <w:rPr>
          <w:lang w:eastAsia="zh-CN"/>
        </w:rPr>
      </w:pPr>
      <w:r w:rsidRPr="0051736F">
        <w:rPr>
          <w:lang w:eastAsia="zh-CN"/>
        </w:rPr>
        <w:t>-</w:t>
      </w:r>
      <w:r w:rsidRPr="0051736F">
        <w:rPr>
          <w:lang w:eastAsia="zh-CN"/>
        </w:rPr>
        <w:tab/>
        <w:t>[OPTIONAL] Inference Input Data information: contains information about various settings that are expected to be used by the consumer (e.g. NWDAF containing AnLF) during inferences such as:</w:t>
      </w:r>
    </w:p>
    <w:p w14:paraId="1567C490" w14:textId="77777777" w:rsidR="0047685E" w:rsidRPr="0051736F" w:rsidRDefault="0047685E" w:rsidP="0047685E">
      <w:pPr>
        <w:pStyle w:val="B3"/>
        <w:rPr>
          <w:lang w:eastAsia="zh-CN"/>
        </w:rPr>
      </w:pPr>
      <w:r w:rsidRPr="0051736F">
        <w:rPr>
          <w:lang w:eastAsia="zh-CN"/>
        </w:rPr>
        <w:t>-</w:t>
      </w:r>
      <w:r w:rsidRPr="0051736F">
        <w:rPr>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8EC7BF0" w14:textId="77777777" w:rsidR="0047685E" w:rsidRPr="0051736F" w:rsidRDefault="0047685E" w:rsidP="0047685E">
      <w:pPr>
        <w:pStyle w:val="NO"/>
        <w:rPr>
          <w:lang w:eastAsia="zh-CN"/>
        </w:rPr>
      </w:pPr>
      <w:r w:rsidRPr="0051736F">
        <w:rPr>
          <w:lang w:eastAsia="zh-CN"/>
        </w:rPr>
        <w:t>NOTE 1:</w:t>
      </w:r>
      <w:r w:rsidRPr="0051736F">
        <w:rPr>
          <w:lang w:eastAsia="zh-CN"/>
        </w:rPr>
        <w:tab/>
        <w:t>This can be a subset of the possible Input Data specified for a certain analytics type.</w:t>
      </w:r>
    </w:p>
    <w:p w14:paraId="335B85CC" w14:textId="77777777" w:rsidR="0047685E" w:rsidRPr="0051736F" w:rsidRDefault="0047685E" w:rsidP="0047685E">
      <w:pPr>
        <w:pStyle w:val="B3"/>
        <w:rPr>
          <w:lang w:eastAsia="zh-CN"/>
        </w:rPr>
      </w:pPr>
      <w:r w:rsidRPr="0051736F">
        <w:rPr>
          <w:lang w:eastAsia="zh-CN"/>
        </w:rPr>
        <w:t>-</w:t>
      </w:r>
      <w:r w:rsidRPr="0051736F">
        <w:rPr>
          <w:lang w:eastAsia="zh-CN"/>
        </w:rPr>
        <w:tab/>
        <w:t>the data sources that are expected to be used, indicated as a list of NF instance (or NF set) identifiers.</w:t>
      </w:r>
    </w:p>
    <w:p w14:paraId="5928B441" w14:textId="77777777" w:rsidR="0047685E" w:rsidRPr="0051736F" w:rsidRDefault="0047685E" w:rsidP="0047685E">
      <w:pPr>
        <w:pStyle w:val="B1"/>
        <w:rPr>
          <w:lang w:eastAsia="zh-CN"/>
        </w:rPr>
      </w:pPr>
      <w:r w:rsidRPr="0051736F">
        <w:rPr>
          <w:lang w:eastAsia="zh-CN"/>
        </w:rPr>
        <w:t>-</w:t>
      </w:r>
      <w:r w:rsidRPr="0051736F">
        <w:rPr>
          <w:lang w:eastAsia="zh-CN"/>
        </w:rPr>
        <w:tab/>
        <w:t>ML Model Reporting Information for the subscription,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099816F4" w14:textId="77777777" w:rsidR="0047685E" w:rsidRPr="0051736F" w:rsidRDefault="0047685E" w:rsidP="0047685E">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with this subscription.</w:t>
      </w:r>
    </w:p>
    <w:p w14:paraId="2AB5535A" w14:textId="77777777" w:rsidR="0047685E" w:rsidRPr="0051736F" w:rsidRDefault="0047685E" w:rsidP="0047685E">
      <w:pPr>
        <w:pStyle w:val="B1"/>
        <w:rPr>
          <w:lang w:eastAsia="zh-CN"/>
        </w:rPr>
      </w:pPr>
      <w:r w:rsidRPr="0051736F">
        <w:rPr>
          <w:lang w:eastAsia="zh-CN"/>
        </w:rPr>
        <w:t>-</w:t>
      </w:r>
      <w:r w:rsidRPr="0051736F">
        <w:rPr>
          <w:lang w:eastAsia="zh-CN"/>
        </w:rPr>
        <w:tab/>
        <w:t>[OPTIONAL] Accuracy level of Interest.</w:t>
      </w:r>
    </w:p>
    <w:p w14:paraId="094B6CD4" w14:textId="3D451977" w:rsidR="0047685E" w:rsidRPr="0051736F" w:rsidRDefault="0047685E" w:rsidP="0047685E">
      <w:pPr>
        <w:pStyle w:val="B1"/>
        <w:rPr>
          <w:lang w:eastAsia="zh-CN"/>
        </w:rPr>
      </w:pPr>
      <w:r w:rsidRPr="0051736F">
        <w:rPr>
          <w:lang w:eastAsia="zh-CN"/>
        </w:rPr>
        <w:t>-</w:t>
      </w:r>
      <w:r w:rsidRPr="0051736F">
        <w:rPr>
          <w:lang w:eastAsia="zh-CN"/>
        </w:rPr>
        <w:tab/>
        <w:t xml:space="preserve">[OPTIONAL] Time when model is needed: indicates the latest time when the consumer </w:t>
      </w:r>
      <w:r w:rsidRPr="005023CA">
        <w:rPr>
          <w:lang w:eastAsia="zh-CN"/>
        </w:rPr>
        <w:t xml:space="preserve">expects </w:t>
      </w:r>
      <w:ins w:id="20" w:author="Ericsson_UUser" w:date="2025-07-10T14:44:00Z" w16du:dateUtc="2025-07-10T12:44:00Z">
        <w:r w:rsidR="005023CA" w:rsidRPr="005023CA">
          <w:rPr>
            <w:lang w:eastAsia="zh-CN"/>
          </w:rPr>
          <w:t>the training to be done</w:t>
        </w:r>
      </w:ins>
      <w:del w:id="21" w:author="Ericsson_UUser" w:date="2025-07-10T14:44:00Z" w16du:dateUtc="2025-07-10T12:44:00Z">
        <w:r w:rsidRPr="005023CA" w:rsidDel="005023CA">
          <w:rPr>
            <w:lang w:eastAsia="zh-CN"/>
          </w:rPr>
          <w:delText>to receive the</w:delText>
        </w:r>
        <w:r w:rsidRPr="0051736F" w:rsidDel="005023CA">
          <w:rPr>
            <w:lang w:eastAsia="zh-CN"/>
          </w:rPr>
          <w:delText xml:space="preserve"> ML Model(s)</w:delText>
        </w:r>
      </w:del>
      <w:r w:rsidRPr="0051736F">
        <w:rPr>
          <w:lang w:eastAsia="zh-CN"/>
        </w:rPr>
        <w:t>.</w:t>
      </w:r>
    </w:p>
    <w:p w14:paraId="2D9ABF48" w14:textId="77777777" w:rsidR="0047685E" w:rsidRPr="0051736F" w:rsidRDefault="0047685E" w:rsidP="0047685E">
      <w:pPr>
        <w:pStyle w:val="B1"/>
        <w:rPr>
          <w:lang w:eastAsia="zh-CN"/>
        </w:rPr>
      </w:pPr>
      <w:r w:rsidRPr="0051736F">
        <w:rPr>
          <w:lang w:eastAsia="zh-CN"/>
        </w:rPr>
        <w:t>-</w:t>
      </w:r>
      <w:r w:rsidRPr="0051736F">
        <w:rPr>
          <w:lang w:eastAsia="zh-CN"/>
        </w:rPr>
        <w:tab/>
        <w:t>[OPTIONAL] ML Model Monitoring Information:</w:t>
      </w:r>
    </w:p>
    <w:p w14:paraId="24A904D3" w14:textId="77777777" w:rsidR="0047685E" w:rsidRPr="0051736F" w:rsidRDefault="0047685E" w:rsidP="0047685E">
      <w:pPr>
        <w:pStyle w:val="B2"/>
        <w:rPr>
          <w:lang w:eastAsia="zh-CN"/>
        </w:rPr>
      </w:pPr>
      <w:r w:rsidRPr="0051736F">
        <w:rPr>
          <w:lang w:eastAsia="zh-CN"/>
        </w:rPr>
        <w:t>-</w:t>
      </w:r>
      <w:r w:rsidRPr="0051736F">
        <w:rPr>
          <w:lang w:eastAsia="zh-CN"/>
        </w:rPr>
        <w:tab/>
        <w:t>desired ML Model metric.</w:t>
      </w:r>
    </w:p>
    <w:p w14:paraId="032ADA10" w14:textId="77777777" w:rsidR="0047685E" w:rsidRPr="0051736F" w:rsidRDefault="0047685E" w:rsidP="0047685E">
      <w:pPr>
        <w:pStyle w:val="NO"/>
        <w:rPr>
          <w:lang w:eastAsia="zh-CN"/>
        </w:rPr>
      </w:pPr>
      <w:r w:rsidRPr="0051736F">
        <w:rPr>
          <w:lang w:eastAsia="zh-CN"/>
        </w:rPr>
        <w:t>NOTE 2:</w:t>
      </w:r>
      <w:r w:rsidRPr="0051736F">
        <w:rPr>
          <w:lang w:eastAsia="zh-CN"/>
        </w:rPr>
        <w:tab/>
        <w:t>In this Release, only "ML Model Accuracy" is defined as ML Model metric.</w:t>
      </w:r>
    </w:p>
    <w:p w14:paraId="1DFC4F43" w14:textId="77777777" w:rsidR="0047685E" w:rsidRPr="0051736F" w:rsidRDefault="0047685E" w:rsidP="0047685E">
      <w:pPr>
        <w:pStyle w:val="B2"/>
        <w:rPr>
          <w:lang w:eastAsia="zh-CN"/>
        </w:rPr>
      </w:pPr>
      <w:r w:rsidRPr="0051736F">
        <w:rPr>
          <w:lang w:eastAsia="zh-CN"/>
        </w:rPr>
        <w:t>-</w:t>
      </w:r>
      <w:r w:rsidRPr="0051736F">
        <w:rPr>
          <w:lang w:eastAsia="zh-CN"/>
        </w:rPr>
        <w:tab/>
        <w:t>[OPTIONAL] For subscription ML Model monitoring reporting mode: such as Accuracy reporting interval or pre-determined status. Depending on the reporting mode, the AF reports the ML Model accuracy either periodically or when the ML Model accuracy is crossing an ML Model Accuracy threshold, i.e. the accuracy either becomes higher or lower than the ML Model Accuracy threshold.</w:t>
      </w:r>
    </w:p>
    <w:p w14:paraId="737980B3" w14:textId="77777777" w:rsidR="0047685E" w:rsidRPr="0051736F" w:rsidRDefault="0047685E" w:rsidP="0047685E">
      <w:pPr>
        <w:pStyle w:val="B2"/>
        <w:rPr>
          <w:lang w:eastAsia="zh-CN"/>
        </w:rPr>
      </w:pPr>
      <w:r w:rsidRPr="0051736F">
        <w:rPr>
          <w:lang w:eastAsia="zh-CN"/>
        </w:rPr>
        <w:t>-</w:t>
      </w:r>
      <w:r w:rsidRPr="0051736F">
        <w:rPr>
          <w:lang w:eastAsia="zh-CN"/>
        </w:rPr>
        <w:tab/>
        <w:t>[OPTIONAL]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AnLF.</w:t>
      </w:r>
    </w:p>
    <w:p w14:paraId="174B4F30" w14:textId="77777777" w:rsidR="0047685E" w:rsidRPr="0051736F" w:rsidRDefault="0047685E" w:rsidP="0047685E">
      <w:pPr>
        <w:pStyle w:val="B2"/>
        <w:rPr>
          <w:lang w:eastAsia="zh-CN"/>
        </w:rPr>
      </w:pPr>
      <w:r w:rsidRPr="0051736F">
        <w:rPr>
          <w:lang w:eastAsia="zh-CN"/>
        </w:rPr>
        <w:t>-</w:t>
      </w:r>
      <w:r w:rsidRPr="0051736F">
        <w:rPr>
          <w:lang w:eastAsia="zh-CN"/>
        </w:rPr>
        <w:tab/>
        <w:t>[OPTIONAL] DataSetTag and ADRF ID if available: indicates the inference data (including input data, prediction and the ground truth data at the time which the prediction refers to) stored in ADRF which can be used by AF to retrain or reprovision of the ML Model.</w:t>
      </w:r>
    </w:p>
    <w:p w14:paraId="3F29972A" w14:textId="77777777" w:rsidR="0047685E" w:rsidRPr="0051736F" w:rsidRDefault="0047685E" w:rsidP="0047685E">
      <w:pPr>
        <w:rPr>
          <w:lang w:eastAsia="zh-CN"/>
        </w:rPr>
      </w:pPr>
      <w:r w:rsidRPr="0051736F">
        <w:rPr>
          <w:lang w:eastAsia="zh-CN"/>
        </w:rPr>
        <w:t>The AF provides to the consumer the output information as listed below:</w:t>
      </w:r>
    </w:p>
    <w:p w14:paraId="3998FEF9" w14:textId="77777777" w:rsidR="0047685E" w:rsidRPr="0051736F" w:rsidRDefault="0047685E" w:rsidP="0047685E">
      <w:pPr>
        <w:pStyle w:val="B1"/>
        <w:rPr>
          <w:lang w:eastAsia="zh-CN"/>
        </w:rPr>
      </w:pPr>
      <w:r w:rsidRPr="0051736F">
        <w:rPr>
          <w:lang w:eastAsia="zh-CN"/>
        </w:rPr>
        <w:t>-</w:t>
      </w:r>
      <w:r w:rsidRPr="0051736F">
        <w:rPr>
          <w:lang w:eastAsia="zh-CN"/>
        </w:rPr>
        <w:tab/>
        <w:t>For Notifications, the Notification Correlation Information.</w:t>
      </w:r>
    </w:p>
    <w:p w14:paraId="3D7A72B2" w14:textId="77777777" w:rsidR="0047685E" w:rsidRPr="0051736F" w:rsidRDefault="0047685E" w:rsidP="0047685E">
      <w:pPr>
        <w:pStyle w:val="B1"/>
        <w:rPr>
          <w:lang w:eastAsia="zh-CN"/>
        </w:rPr>
      </w:pPr>
      <w:r w:rsidRPr="0051736F">
        <w:rPr>
          <w:lang w:eastAsia="zh-CN"/>
        </w:rPr>
        <w:t>-</w:t>
      </w:r>
      <w:r w:rsidRPr="0051736F">
        <w:rPr>
          <w:lang w:eastAsia="zh-CN"/>
        </w:rPr>
        <w:tab/>
        <w:t>For the Analytics ID requested by the service consumer, the following information:</w:t>
      </w:r>
    </w:p>
    <w:p w14:paraId="1D8EE125" w14:textId="77777777" w:rsidR="0047685E" w:rsidRPr="0051736F" w:rsidRDefault="0047685E" w:rsidP="0047685E">
      <w:pPr>
        <w:pStyle w:val="B2"/>
        <w:rPr>
          <w:lang w:eastAsia="zh-CN"/>
        </w:rPr>
      </w:pPr>
      <w:r w:rsidRPr="0051736F">
        <w:rPr>
          <w:lang w:eastAsia="zh-CN"/>
        </w:rPr>
        <w:lastRenderedPageBreak/>
        <w:t>-</w:t>
      </w:r>
      <w:r w:rsidRPr="0051736F">
        <w:rPr>
          <w:lang w:eastAsia="zh-CN"/>
        </w:rPr>
        <w:tab/>
        <w:t>Indication whether training is ongoing when e.g. accuracy report is provided on request from consumer, or that training is done, and thereby Analytics or Inference can be requested to NF identified by ML Model provider information.</w:t>
      </w:r>
    </w:p>
    <w:p w14:paraId="0D60110D" w14:textId="77777777" w:rsidR="0047685E" w:rsidRPr="0051736F" w:rsidRDefault="0047685E" w:rsidP="0047685E">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397AD393" w14:textId="77777777" w:rsidR="0047685E" w:rsidRPr="0051736F" w:rsidRDefault="0047685E" w:rsidP="0047685E">
      <w:pPr>
        <w:pStyle w:val="NO"/>
        <w:rPr>
          <w:lang w:eastAsia="zh-CN"/>
        </w:rPr>
      </w:pPr>
      <w:r w:rsidRPr="0051736F">
        <w:rPr>
          <w:lang w:eastAsia="zh-CN"/>
        </w:rPr>
        <w:t>NOTE 3:</w:t>
      </w:r>
      <w:r w:rsidRPr="0051736F">
        <w:rPr>
          <w:lang w:eastAsia="zh-CN"/>
        </w:rPr>
        <w:tab/>
        <w:t>Spatial validity and Validity period are determined by internal logic and it is a subset of AoI if provided in ML Model Filter Information and of ML Model Target Period, respectively.</w:t>
      </w:r>
    </w:p>
    <w:p w14:paraId="38137C8E" w14:textId="77777777" w:rsidR="0047685E" w:rsidRPr="0051736F" w:rsidRDefault="0047685E" w:rsidP="0047685E">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5E9E185E" w14:textId="77777777" w:rsidR="0047685E" w:rsidRPr="0051736F" w:rsidRDefault="0047685E" w:rsidP="0047685E">
      <w:pPr>
        <w:pStyle w:val="B2"/>
        <w:rPr>
          <w:lang w:eastAsia="zh-CN"/>
        </w:rPr>
      </w:pPr>
      <w:r w:rsidRPr="0051736F">
        <w:rPr>
          <w:lang w:eastAsia="zh-CN"/>
        </w:rPr>
        <w:t>-</w:t>
      </w:r>
      <w:r w:rsidRPr="0051736F">
        <w:rPr>
          <w:lang w:eastAsia="zh-CN"/>
        </w:rPr>
        <w:tab/>
        <w:t>[OPTIONAL] ML Model Accuracy Information: indicates the accuracy of the ML Model if related ML Model Monitoring Information was provided, which includes:</w:t>
      </w:r>
    </w:p>
    <w:p w14:paraId="7219C49B" w14:textId="77777777" w:rsidR="0047685E" w:rsidRPr="0051736F" w:rsidRDefault="0047685E" w:rsidP="0047685E">
      <w:pPr>
        <w:pStyle w:val="B3"/>
        <w:rPr>
          <w:lang w:eastAsia="zh-CN"/>
        </w:rPr>
      </w:pPr>
      <w:r w:rsidRPr="0051736F">
        <w:rPr>
          <w:lang w:eastAsia="zh-CN"/>
        </w:rPr>
        <w:t>-</w:t>
      </w:r>
      <w:r w:rsidRPr="0051736F">
        <w:rPr>
          <w:lang w:eastAsia="zh-CN"/>
        </w:rPr>
        <w:tab/>
        <w:t>the metric value of the ML Model.</w:t>
      </w:r>
    </w:p>
    <w:p w14:paraId="2CAFA936" w14:textId="77777777" w:rsidR="00CD74AB" w:rsidRDefault="00CD74AB" w:rsidP="00C546F2">
      <w:pPr>
        <w:rPr>
          <w:lang w:eastAsia="zh-CN"/>
        </w:rPr>
      </w:pPr>
    </w:p>
    <w:p w14:paraId="7636EB23" w14:textId="77777777" w:rsidR="005E46D7" w:rsidRDefault="005E46D7" w:rsidP="005E46D7">
      <w:pPr>
        <w:rPr>
          <w:lang w:eastAsia="zh-CN"/>
        </w:rPr>
      </w:pPr>
    </w:p>
    <w:p w14:paraId="56B09CFB" w14:textId="77777777" w:rsidR="005E46D7" w:rsidRDefault="005E46D7" w:rsidP="005E46D7">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1"/>
    <w:p w14:paraId="05E8196B" w14:textId="77777777" w:rsidR="00B81816" w:rsidRDefault="00B81816"/>
    <w:sectPr w:rsidR="00B8181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F48F4" w14:textId="77777777" w:rsidR="00D136CB" w:rsidRDefault="00D136CB">
      <w:pPr>
        <w:spacing w:after="0"/>
      </w:pPr>
      <w:r>
        <w:separator/>
      </w:r>
    </w:p>
  </w:endnote>
  <w:endnote w:type="continuationSeparator" w:id="0">
    <w:p w14:paraId="1B9521D7" w14:textId="77777777" w:rsidR="00D136CB" w:rsidRDefault="00D136CB">
      <w:pPr>
        <w:spacing w:after="0"/>
      </w:pPr>
      <w:r>
        <w:continuationSeparator/>
      </w:r>
    </w:p>
  </w:endnote>
  <w:endnote w:type="continuationNotice" w:id="1">
    <w:p w14:paraId="0634C905" w14:textId="77777777" w:rsidR="00D136CB" w:rsidRDefault="00D13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A0AFC" w14:textId="77777777" w:rsidR="00D136CB" w:rsidRDefault="00D136CB">
      <w:pPr>
        <w:spacing w:after="0"/>
      </w:pPr>
      <w:r>
        <w:separator/>
      </w:r>
    </w:p>
  </w:footnote>
  <w:footnote w:type="continuationSeparator" w:id="0">
    <w:p w14:paraId="252FE2C0" w14:textId="77777777" w:rsidR="00D136CB" w:rsidRDefault="00D136CB">
      <w:pPr>
        <w:spacing w:after="0"/>
      </w:pPr>
      <w:r>
        <w:continuationSeparator/>
      </w:r>
    </w:p>
  </w:footnote>
  <w:footnote w:type="continuationNotice" w:id="1">
    <w:p w14:paraId="4E0FECE7" w14:textId="77777777" w:rsidR="00D136CB" w:rsidRDefault="00D136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CCA5074"/>
    <w:multiLevelType w:val="hybridMultilevel"/>
    <w:tmpl w:val="5FB28FF8"/>
    <w:lvl w:ilvl="0" w:tplc="5F78168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636C8"/>
    <w:multiLevelType w:val="hybridMultilevel"/>
    <w:tmpl w:val="9D5438BC"/>
    <w:lvl w:ilvl="0" w:tplc="65E43D0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0CC3272"/>
    <w:multiLevelType w:val="hybridMultilevel"/>
    <w:tmpl w:val="14DA2FFE"/>
    <w:lvl w:ilvl="0" w:tplc="7B80491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B596C7C"/>
    <w:multiLevelType w:val="hybridMultilevel"/>
    <w:tmpl w:val="2BA2523E"/>
    <w:lvl w:ilvl="0" w:tplc="520A995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80940399">
    <w:abstractNumId w:val="0"/>
  </w:num>
  <w:num w:numId="2" w16cid:durableId="759984714">
    <w:abstractNumId w:val="5"/>
  </w:num>
  <w:num w:numId="3" w16cid:durableId="1542090740">
    <w:abstractNumId w:val="6"/>
  </w:num>
  <w:num w:numId="4" w16cid:durableId="2103993610">
    <w:abstractNumId w:val="7"/>
  </w:num>
  <w:num w:numId="5" w16cid:durableId="171183595">
    <w:abstractNumId w:val="2"/>
  </w:num>
  <w:num w:numId="6" w16cid:durableId="521672509">
    <w:abstractNumId w:val="3"/>
  </w:num>
  <w:num w:numId="7" w16cid:durableId="1450708189">
    <w:abstractNumId w:val="1"/>
  </w:num>
  <w:num w:numId="8" w16cid:durableId="7535557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
    <w15:presenceInfo w15:providerId="None" w15:userId="Ericsson_UUser"/>
  </w15:person>
  <w15:person w15:author="Ericsson_UUser_AfterSA2#168">
    <w15:presenceInfo w15:providerId="None" w15:userId="Ericsson_UUser_AfterSA2#168"/>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510"/>
    <w:rsid w:val="000016F3"/>
    <w:rsid w:val="000019A6"/>
    <w:rsid w:val="000020FC"/>
    <w:rsid w:val="000052E2"/>
    <w:rsid w:val="00005E93"/>
    <w:rsid w:val="000061F8"/>
    <w:rsid w:val="000071B7"/>
    <w:rsid w:val="00010C49"/>
    <w:rsid w:val="000132D9"/>
    <w:rsid w:val="00014918"/>
    <w:rsid w:val="00014C46"/>
    <w:rsid w:val="00014EC6"/>
    <w:rsid w:val="000159F0"/>
    <w:rsid w:val="00016860"/>
    <w:rsid w:val="00017C0C"/>
    <w:rsid w:val="00020FE1"/>
    <w:rsid w:val="00021F88"/>
    <w:rsid w:val="00022A74"/>
    <w:rsid w:val="00022DE5"/>
    <w:rsid w:val="00022E4A"/>
    <w:rsid w:val="000233DE"/>
    <w:rsid w:val="00024551"/>
    <w:rsid w:val="00024787"/>
    <w:rsid w:val="00025F6A"/>
    <w:rsid w:val="00030196"/>
    <w:rsid w:val="00030FE8"/>
    <w:rsid w:val="00031B5D"/>
    <w:rsid w:val="00031BE2"/>
    <w:rsid w:val="000324D5"/>
    <w:rsid w:val="0003508C"/>
    <w:rsid w:val="0003666D"/>
    <w:rsid w:val="0003724D"/>
    <w:rsid w:val="0003726C"/>
    <w:rsid w:val="00037D23"/>
    <w:rsid w:val="00037EDD"/>
    <w:rsid w:val="00042958"/>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399B"/>
    <w:rsid w:val="000543F8"/>
    <w:rsid w:val="00055A74"/>
    <w:rsid w:val="00056378"/>
    <w:rsid w:val="00056D85"/>
    <w:rsid w:val="000577ED"/>
    <w:rsid w:val="000604F9"/>
    <w:rsid w:val="00060DFE"/>
    <w:rsid w:val="000625FB"/>
    <w:rsid w:val="000628B3"/>
    <w:rsid w:val="00062C4E"/>
    <w:rsid w:val="00062E18"/>
    <w:rsid w:val="000639E9"/>
    <w:rsid w:val="00063E6D"/>
    <w:rsid w:val="00064D73"/>
    <w:rsid w:val="00065BEA"/>
    <w:rsid w:val="00070C84"/>
    <w:rsid w:val="00070E09"/>
    <w:rsid w:val="00072362"/>
    <w:rsid w:val="00072DA3"/>
    <w:rsid w:val="000761EE"/>
    <w:rsid w:val="00077139"/>
    <w:rsid w:val="0007714A"/>
    <w:rsid w:val="00077993"/>
    <w:rsid w:val="00077B48"/>
    <w:rsid w:val="00077B57"/>
    <w:rsid w:val="000805CE"/>
    <w:rsid w:val="00080668"/>
    <w:rsid w:val="00080723"/>
    <w:rsid w:val="000812C3"/>
    <w:rsid w:val="00082954"/>
    <w:rsid w:val="00082BEE"/>
    <w:rsid w:val="00084381"/>
    <w:rsid w:val="0008450A"/>
    <w:rsid w:val="00084746"/>
    <w:rsid w:val="00085E83"/>
    <w:rsid w:val="00087803"/>
    <w:rsid w:val="00087E6D"/>
    <w:rsid w:val="00090138"/>
    <w:rsid w:val="0009096F"/>
    <w:rsid w:val="00093E65"/>
    <w:rsid w:val="00095037"/>
    <w:rsid w:val="000951BD"/>
    <w:rsid w:val="0009572B"/>
    <w:rsid w:val="000958B7"/>
    <w:rsid w:val="00095C51"/>
    <w:rsid w:val="00097222"/>
    <w:rsid w:val="00097AEE"/>
    <w:rsid w:val="00097DF6"/>
    <w:rsid w:val="000A0521"/>
    <w:rsid w:val="000A1AFB"/>
    <w:rsid w:val="000A2CE4"/>
    <w:rsid w:val="000A35A8"/>
    <w:rsid w:val="000A3C10"/>
    <w:rsid w:val="000A5658"/>
    <w:rsid w:val="000A5FD8"/>
    <w:rsid w:val="000A6394"/>
    <w:rsid w:val="000A6C45"/>
    <w:rsid w:val="000A7F64"/>
    <w:rsid w:val="000B1201"/>
    <w:rsid w:val="000B187D"/>
    <w:rsid w:val="000B1B33"/>
    <w:rsid w:val="000B207D"/>
    <w:rsid w:val="000B2178"/>
    <w:rsid w:val="000B2CDE"/>
    <w:rsid w:val="000B37F4"/>
    <w:rsid w:val="000B3AB2"/>
    <w:rsid w:val="000B4A42"/>
    <w:rsid w:val="000B51B5"/>
    <w:rsid w:val="000B5858"/>
    <w:rsid w:val="000B593E"/>
    <w:rsid w:val="000B5970"/>
    <w:rsid w:val="000B695A"/>
    <w:rsid w:val="000B7E40"/>
    <w:rsid w:val="000B7FED"/>
    <w:rsid w:val="000C038A"/>
    <w:rsid w:val="000C07A5"/>
    <w:rsid w:val="000C0C0F"/>
    <w:rsid w:val="000C0E27"/>
    <w:rsid w:val="000C2058"/>
    <w:rsid w:val="000C5A6D"/>
    <w:rsid w:val="000C6005"/>
    <w:rsid w:val="000C6570"/>
    <w:rsid w:val="000C6598"/>
    <w:rsid w:val="000C729C"/>
    <w:rsid w:val="000C758A"/>
    <w:rsid w:val="000C766B"/>
    <w:rsid w:val="000D066E"/>
    <w:rsid w:val="000D1EA6"/>
    <w:rsid w:val="000D2687"/>
    <w:rsid w:val="000D2851"/>
    <w:rsid w:val="000D2BB0"/>
    <w:rsid w:val="000D36EC"/>
    <w:rsid w:val="000D44B3"/>
    <w:rsid w:val="000D4908"/>
    <w:rsid w:val="000D4BA7"/>
    <w:rsid w:val="000D4C4B"/>
    <w:rsid w:val="000D540D"/>
    <w:rsid w:val="000D5637"/>
    <w:rsid w:val="000E0364"/>
    <w:rsid w:val="000E06F7"/>
    <w:rsid w:val="000E0834"/>
    <w:rsid w:val="000E15D1"/>
    <w:rsid w:val="000E220B"/>
    <w:rsid w:val="000E23C6"/>
    <w:rsid w:val="000E2ADF"/>
    <w:rsid w:val="000E31EE"/>
    <w:rsid w:val="000E365B"/>
    <w:rsid w:val="000E442C"/>
    <w:rsid w:val="000E51EE"/>
    <w:rsid w:val="000E56D6"/>
    <w:rsid w:val="000E7010"/>
    <w:rsid w:val="000F02E2"/>
    <w:rsid w:val="000F215D"/>
    <w:rsid w:val="000F21A4"/>
    <w:rsid w:val="000F25B8"/>
    <w:rsid w:val="000F25CD"/>
    <w:rsid w:val="000F348E"/>
    <w:rsid w:val="000F3509"/>
    <w:rsid w:val="000F3D74"/>
    <w:rsid w:val="000F3F26"/>
    <w:rsid w:val="000F4079"/>
    <w:rsid w:val="000F47C8"/>
    <w:rsid w:val="000F68F5"/>
    <w:rsid w:val="000F764D"/>
    <w:rsid w:val="000F79F7"/>
    <w:rsid w:val="000F7DB1"/>
    <w:rsid w:val="000F7DEB"/>
    <w:rsid w:val="00103869"/>
    <w:rsid w:val="00103A77"/>
    <w:rsid w:val="00104434"/>
    <w:rsid w:val="00105351"/>
    <w:rsid w:val="00107662"/>
    <w:rsid w:val="00107C22"/>
    <w:rsid w:val="0011102A"/>
    <w:rsid w:val="001116A4"/>
    <w:rsid w:val="0011280A"/>
    <w:rsid w:val="001139FA"/>
    <w:rsid w:val="00113A2F"/>
    <w:rsid w:val="00113F09"/>
    <w:rsid w:val="00115152"/>
    <w:rsid w:val="0011579F"/>
    <w:rsid w:val="00115AE7"/>
    <w:rsid w:val="00116712"/>
    <w:rsid w:val="001176F2"/>
    <w:rsid w:val="0012128F"/>
    <w:rsid w:val="00121F62"/>
    <w:rsid w:val="001222F6"/>
    <w:rsid w:val="00122AD2"/>
    <w:rsid w:val="00124EE2"/>
    <w:rsid w:val="001255F5"/>
    <w:rsid w:val="0012661D"/>
    <w:rsid w:val="001273E3"/>
    <w:rsid w:val="001276B3"/>
    <w:rsid w:val="00130EC1"/>
    <w:rsid w:val="00131B94"/>
    <w:rsid w:val="00131FDA"/>
    <w:rsid w:val="00132238"/>
    <w:rsid w:val="00132AAE"/>
    <w:rsid w:val="001334EF"/>
    <w:rsid w:val="0013371E"/>
    <w:rsid w:val="00135ED0"/>
    <w:rsid w:val="00135F10"/>
    <w:rsid w:val="001376D1"/>
    <w:rsid w:val="00137D37"/>
    <w:rsid w:val="0014009B"/>
    <w:rsid w:val="001437D1"/>
    <w:rsid w:val="00143C3D"/>
    <w:rsid w:val="00143D1A"/>
    <w:rsid w:val="00144B13"/>
    <w:rsid w:val="00145D43"/>
    <w:rsid w:val="001460A1"/>
    <w:rsid w:val="001463BC"/>
    <w:rsid w:val="00147557"/>
    <w:rsid w:val="001500DB"/>
    <w:rsid w:val="00150A4A"/>
    <w:rsid w:val="00151AA0"/>
    <w:rsid w:val="00151D2C"/>
    <w:rsid w:val="00151DF3"/>
    <w:rsid w:val="00152490"/>
    <w:rsid w:val="001527BB"/>
    <w:rsid w:val="00153CB5"/>
    <w:rsid w:val="00157B20"/>
    <w:rsid w:val="0016047E"/>
    <w:rsid w:val="00160A95"/>
    <w:rsid w:val="00161134"/>
    <w:rsid w:val="001611DB"/>
    <w:rsid w:val="00161841"/>
    <w:rsid w:val="0016430B"/>
    <w:rsid w:val="00166018"/>
    <w:rsid w:val="001679D3"/>
    <w:rsid w:val="001733D3"/>
    <w:rsid w:val="00174C5A"/>
    <w:rsid w:val="001766E5"/>
    <w:rsid w:val="0017744A"/>
    <w:rsid w:val="00177490"/>
    <w:rsid w:val="00177D3A"/>
    <w:rsid w:val="00181E76"/>
    <w:rsid w:val="00182032"/>
    <w:rsid w:val="001829FA"/>
    <w:rsid w:val="00183390"/>
    <w:rsid w:val="0018406C"/>
    <w:rsid w:val="00186022"/>
    <w:rsid w:val="00186169"/>
    <w:rsid w:val="0018653B"/>
    <w:rsid w:val="0019069C"/>
    <w:rsid w:val="00191559"/>
    <w:rsid w:val="00191D04"/>
    <w:rsid w:val="00192C46"/>
    <w:rsid w:val="0019320E"/>
    <w:rsid w:val="00193254"/>
    <w:rsid w:val="001A08B3"/>
    <w:rsid w:val="001A11E3"/>
    <w:rsid w:val="001A2B95"/>
    <w:rsid w:val="001A69E2"/>
    <w:rsid w:val="001A6F45"/>
    <w:rsid w:val="001A7A5A"/>
    <w:rsid w:val="001A7B60"/>
    <w:rsid w:val="001B0804"/>
    <w:rsid w:val="001B082E"/>
    <w:rsid w:val="001B2C4C"/>
    <w:rsid w:val="001B392A"/>
    <w:rsid w:val="001B401B"/>
    <w:rsid w:val="001B41DE"/>
    <w:rsid w:val="001B52F0"/>
    <w:rsid w:val="001B5656"/>
    <w:rsid w:val="001B58AB"/>
    <w:rsid w:val="001B7747"/>
    <w:rsid w:val="001B7A65"/>
    <w:rsid w:val="001B7C74"/>
    <w:rsid w:val="001C18FE"/>
    <w:rsid w:val="001C2429"/>
    <w:rsid w:val="001C43A0"/>
    <w:rsid w:val="001C499B"/>
    <w:rsid w:val="001C4AA8"/>
    <w:rsid w:val="001C5FBF"/>
    <w:rsid w:val="001C6923"/>
    <w:rsid w:val="001C770A"/>
    <w:rsid w:val="001D0A11"/>
    <w:rsid w:val="001D116B"/>
    <w:rsid w:val="001D12E5"/>
    <w:rsid w:val="001D13E2"/>
    <w:rsid w:val="001D355A"/>
    <w:rsid w:val="001D433E"/>
    <w:rsid w:val="001D490C"/>
    <w:rsid w:val="001D7D0E"/>
    <w:rsid w:val="001E0E12"/>
    <w:rsid w:val="001E0E6C"/>
    <w:rsid w:val="001E1BCC"/>
    <w:rsid w:val="001E1D17"/>
    <w:rsid w:val="001E2978"/>
    <w:rsid w:val="001E370C"/>
    <w:rsid w:val="001E388A"/>
    <w:rsid w:val="001E3A22"/>
    <w:rsid w:val="001E41F3"/>
    <w:rsid w:val="001E4977"/>
    <w:rsid w:val="001E6867"/>
    <w:rsid w:val="001F05FB"/>
    <w:rsid w:val="001F0FFA"/>
    <w:rsid w:val="001F1C02"/>
    <w:rsid w:val="001F2C32"/>
    <w:rsid w:val="001F3329"/>
    <w:rsid w:val="001F409A"/>
    <w:rsid w:val="001F5F27"/>
    <w:rsid w:val="001F61FD"/>
    <w:rsid w:val="001F63FE"/>
    <w:rsid w:val="001F6FAA"/>
    <w:rsid w:val="001F7D42"/>
    <w:rsid w:val="0020226B"/>
    <w:rsid w:val="00202BAA"/>
    <w:rsid w:val="00203CEF"/>
    <w:rsid w:val="00205753"/>
    <w:rsid w:val="00206ACB"/>
    <w:rsid w:val="0020708F"/>
    <w:rsid w:val="002078A1"/>
    <w:rsid w:val="0020790E"/>
    <w:rsid w:val="00207BDA"/>
    <w:rsid w:val="00211409"/>
    <w:rsid w:val="00211E99"/>
    <w:rsid w:val="00214358"/>
    <w:rsid w:val="00214B84"/>
    <w:rsid w:val="00215CB5"/>
    <w:rsid w:val="0021756B"/>
    <w:rsid w:val="00217FF0"/>
    <w:rsid w:val="00220C7C"/>
    <w:rsid w:val="0022197F"/>
    <w:rsid w:val="002224A4"/>
    <w:rsid w:val="00223219"/>
    <w:rsid w:val="002247E9"/>
    <w:rsid w:val="00224FCC"/>
    <w:rsid w:val="0022530F"/>
    <w:rsid w:val="002260DC"/>
    <w:rsid w:val="00226A30"/>
    <w:rsid w:val="00230055"/>
    <w:rsid w:val="00230398"/>
    <w:rsid w:val="00231590"/>
    <w:rsid w:val="00234CFD"/>
    <w:rsid w:val="00234EC1"/>
    <w:rsid w:val="002358D3"/>
    <w:rsid w:val="00237930"/>
    <w:rsid w:val="002423BA"/>
    <w:rsid w:val="00242D84"/>
    <w:rsid w:val="00243FCB"/>
    <w:rsid w:val="00244CE5"/>
    <w:rsid w:val="0024696A"/>
    <w:rsid w:val="00246E3D"/>
    <w:rsid w:val="00250D10"/>
    <w:rsid w:val="002516A7"/>
    <w:rsid w:val="00251AD8"/>
    <w:rsid w:val="00253384"/>
    <w:rsid w:val="00253598"/>
    <w:rsid w:val="00253E35"/>
    <w:rsid w:val="00254072"/>
    <w:rsid w:val="00256681"/>
    <w:rsid w:val="00257B72"/>
    <w:rsid w:val="0026004D"/>
    <w:rsid w:val="00261B17"/>
    <w:rsid w:val="002620AE"/>
    <w:rsid w:val="0026312B"/>
    <w:rsid w:val="002636E3"/>
    <w:rsid w:val="00263959"/>
    <w:rsid w:val="002640DD"/>
    <w:rsid w:val="002653DF"/>
    <w:rsid w:val="0026643F"/>
    <w:rsid w:val="00267D5C"/>
    <w:rsid w:val="00270A6B"/>
    <w:rsid w:val="00270ECB"/>
    <w:rsid w:val="00271B62"/>
    <w:rsid w:val="00272233"/>
    <w:rsid w:val="00272BD9"/>
    <w:rsid w:val="00272FC3"/>
    <w:rsid w:val="0027380E"/>
    <w:rsid w:val="00275624"/>
    <w:rsid w:val="00275D12"/>
    <w:rsid w:val="00275DD0"/>
    <w:rsid w:val="002768EB"/>
    <w:rsid w:val="00281811"/>
    <w:rsid w:val="00281866"/>
    <w:rsid w:val="00282EE1"/>
    <w:rsid w:val="0028321A"/>
    <w:rsid w:val="00284C0E"/>
    <w:rsid w:val="00284FEB"/>
    <w:rsid w:val="0028542F"/>
    <w:rsid w:val="002860C4"/>
    <w:rsid w:val="00290C8C"/>
    <w:rsid w:val="0029159E"/>
    <w:rsid w:val="00291B56"/>
    <w:rsid w:val="00291BEE"/>
    <w:rsid w:val="002923DC"/>
    <w:rsid w:val="00292568"/>
    <w:rsid w:val="00292728"/>
    <w:rsid w:val="00292EC4"/>
    <w:rsid w:val="002931E8"/>
    <w:rsid w:val="002948AC"/>
    <w:rsid w:val="0029551E"/>
    <w:rsid w:val="00295A2F"/>
    <w:rsid w:val="00295FC7"/>
    <w:rsid w:val="002963FF"/>
    <w:rsid w:val="002A1193"/>
    <w:rsid w:val="002A3495"/>
    <w:rsid w:val="002A3F43"/>
    <w:rsid w:val="002A6585"/>
    <w:rsid w:val="002A66DA"/>
    <w:rsid w:val="002A7BEA"/>
    <w:rsid w:val="002B15EE"/>
    <w:rsid w:val="002B18E6"/>
    <w:rsid w:val="002B19CC"/>
    <w:rsid w:val="002B1AB8"/>
    <w:rsid w:val="002B1AC7"/>
    <w:rsid w:val="002B28BA"/>
    <w:rsid w:val="002B35E9"/>
    <w:rsid w:val="002B3973"/>
    <w:rsid w:val="002B486E"/>
    <w:rsid w:val="002B4A38"/>
    <w:rsid w:val="002B53D3"/>
    <w:rsid w:val="002B5741"/>
    <w:rsid w:val="002B6D38"/>
    <w:rsid w:val="002B7D04"/>
    <w:rsid w:val="002C33D7"/>
    <w:rsid w:val="002C35E0"/>
    <w:rsid w:val="002C4A66"/>
    <w:rsid w:val="002C51AA"/>
    <w:rsid w:val="002D0B4C"/>
    <w:rsid w:val="002D0D23"/>
    <w:rsid w:val="002D18CF"/>
    <w:rsid w:val="002D3AEA"/>
    <w:rsid w:val="002D3B65"/>
    <w:rsid w:val="002D5812"/>
    <w:rsid w:val="002D5ED1"/>
    <w:rsid w:val="002D7AC8"/>
    <w:rsid w:val="002E1129"/>
    <w:rsid w:val="002E1D7D"/>
    <w:rsid w:val="002E1F73"/>
    <w:rsid w:val="002E3CFE"/>
    <w:rsid w:val="002E472E"/>
    <w:rsid w:val="002E7436"/>
    <w:rsid w:val="002E785E"/>
    <w:rsid w:val="002F03CE"/>
    <w:rsid w:val="002F0524"/>
    <w:rsid w:val="002F1AAD"/>
    <w:rsid w:val="002F1D32"/>
    <w:rsid w:val="002F2647"/>
    <w:rsid w:val="002F31D4"/>
    <w:rsid w:val="002F521A"/>
    <w:rsid w:val="00300856"/>
    <w:rsid w:val="003017D3"/>
    <w:rsid w:val="00301EDA"/>
    <w:rsid w:val="003020FC"/>
    <w:rsid w:val="003025A2"/>
    <w:rsid w:val="0030313C"/>
    <w:rsid w:val="0030322A"/>
    <w:rsid w:val="003037D3"/>
    <w:rsid w:val="00303AD2"/>
    <w:rsid w:val="00303DA2"/>
    <w:rsid w:val="00304D0C"/>
    <w:rsid w:val="00305409"/>
    <w:rsid w:val="00305B2A"/>
    <w:rsid w:val="00307A46"/>
    <w:rsid w:val="003115B9"/>
    <w:rsid w:val="003126B7"/>
    <w:rsid w:val="0031276C"/>
    <w:rsid w:val="00313179"/>
    <w:rsid w:val="0031758A"/>
    <w:rsid w:val="003205ED"/>
    <w:rsid w:val="003209F3"/>
    <w:rsid w:val="003212CF"/>
    <w:rsid w:val="0032204F"/>
    <w:rsid w:val="00325424"/>
    <w:rsid w:val="00325A80"/>
    <w:rsid w:val="00327126"/>
    <w:rsid w:val="00327368"/>
    <w:rsid w:val="00331540"/>
    <w:rsid w:val="0033477B"/>
    <w:rsid w:val="00334782"/>
    <w:rsid w:val="00334C5B"/>
    <w:rsid w:val="00335BFD"/>
    <w:rsid w:val="003364A5"/>
    <w:rsid w:val="0033678A"/>
    <w:rsid w:val="00336A76"/>
    <w:rsid w:val="0034021B"/>
    <w:rsid w:val="003407FA"/>
    <w:rsid w:val="00340B15"/>
    <w:rsid w:val="00340D76"/>
    <w:rsid w:val="003415D3"/>
    <w:rsid w:val="00342550"/>
    <w:rsid w:val="00342648"/>
    <w:rsid w:val="003429BA"/>
    <w:rsid w:val="00346849"/>
    <w:rsid w:val="00347D0A"/>
    <w:rsid w:val="00350244"/>
    <w:rsid w:val="00350764"/>
    <w:rsid w:val="0035105F"/>
    <w:rsid w:val="00351440"/>
    <w:rsid w:val="00351FCA"/>
    <w:rsid w:val="0035275F"/>
    <w:rsid w:val="003531DF"/>
    <w:rsid w:val="00354218"/>
    <w:rsid w:val="00355F9C"/>
    <w:rsid w:val="00356A1C"/>
    <w:rsid w:val="00357491"/>
    <w:rsid w:val="003609EF"/>
    <w:rsid w:val="00360A1F"/>
    <w:rsid w:val="00360C61"/>
    <w:rsid w:val="00360EB7"/>
    <w:rsid w:val="00361F8E"/>
    <w:rsid w:val="0036231A"/>
    <w:rsid w:val="0036263A"/>
    <w:rsid w:val="0036396C"/>
    <w:rsid w:val="00364AA6"/>
    <w:rsid w:val="00365B29"/>
    <w:rsid w:val="0036739A"/>
    <w:rsid w:val="0037002D"/>
    <w:rsid w:val="00374317"/>
    <w:rsid w:val="00374D51"/>
    <w:rsid w:val="00374DD4"/>
    <w:rsid w:val="00374F69"/>
    <w:rsid w:val="00376667"/>
    <w:rsid w:val="0037778A"/>
    <w:rsid w:val="00377940"/>
    <w:rsid w:val="00377B65"/>
    <w:rsid w:val="00380081"/>
    <w:rsid w:val="00380117"/>
    <w:rsid w:val="00380757"/>
    <w:rsid w:val="0038318E"/>
    <w:rsid w:val="00383A62"/>
    <w:rsid w:val="00383F78"/>
    <w:rsid w:val="0038489C"/>
    <w:rsid w:val="0038534B"/>
    <w:rsid w:val="00385CB4"/>
    <w:rsid w:val="00385E61"/>
    <w:rsid w:val="00385EC2"/>
    <w:rsid w:val="00386603"/>
    <w:rsid w:val="0038699A"/>
    <w:rsid w:val="00392AEF"/>
    <w:rsid w:val="00392FDF"/>
    <w:rsid w:val="003930EC"/>
    <w:rsid w:val="00394000"/>
    <w:rsid w:val="003943B7"/>
    <w:rsid w:val="003947F9"/>
    <w:rsid w:val="00395859"/>
    <w:rsid w:val="00396239"/>
    <w:rsid w:val="003964C4"/>
    <w:rsid w:val="003A0068"/>
    <w:rsid w:val="003A1968"/>
    <w:rsid w:val="003A1CF0"/>
    <w:rsid w:val="003A1D6D"/>
    <w:rsid w:val="003A20C1"/>
    <w:rsid w:val="003A2568"/>
    <w:rsid w:val="003A2F91"/>
    <w:rsid w:val="003A5BFF"/>
    <w:rsid w:val="003A608E"/>
    <w:rsid w:val="003A6D9E"/>
    <w:rsid w:val="003B07AB"/>
    <w:rsid w:val="003B0F8A"/>
    <w:rsid w:val="003B1112"/>
    <w:rsid w:val="003B1CD8"/>
    <w:rsid w:val="003B3884"/>
    <w:rsid w:val="003B38D6"/>
    <w:rsid w:val="003B3D0A"/>
    <w:rsid w:val="003B3DE4"/>
    <w:rsid w:val="003B52D6"/>
    <w:rsid w:val="003B6271"/>
    <w:rsid w:val="003B66D7"/>
    <w:rsid w:val="003B68EF"/>
    <w:rsid w:val="003B6B2A"/>
    <w:rsid w:val="003B701C"/>
    <w:rsid w:val="003C1E6C"/>
    <w:rsid w:val="003C217F"/>
    <w:rsid w:val="003C2E56"/>
    <w:rsid w:val="003C3018"/>
    <w:rsid w:val="003C38DD"/>
    <w:rsid w:val="003C4F43"/>
    <w:rsid w:val="003C62C3"/>
    <w:rsid w:val="003C6921"/>
    <w:rsid w:val="003C75CF"/>
    <w:rsid w:val="003D2A8E"/>
    <w:rsid w:val="003D2BF5"/>
    <w:rsid w:val="003D3D6F"/>
    <w:rsid w:val="003D3E34"/>
    <w:rsid w:val="003D5626"/>
    <w:rsid w:val="003D661A"/>
    <w:rsid w:val="003D7777"/>
    <w:rsid w:val="003D7AAD"/>
    <w:rsid w:val="003E00DD"/>
    <w:rsid w:val="003E1796"/>
    <w:rsid w:val="003E1A36"/>
    <w:rsid w:val="003E21E4"/>
    <w:rsid w:val="003E36CD"/>
    <w:rsid w:val="003E454E"/>
    <w:rsid w:val="003E6375"/>
    <w:rsid w:val="003E766B"/>
    <w:rsid w:val="003F10C2"/>
    <w:rsid w:val="003F1F53"/>
    <w:rsid w:val="003F2FD1"/>
    <w:rsid w:val="003F31C9"/>
    <w:rsid w:val="003F39F9"/>
    <w:rsid w:val="003F3B95"/>
    <w:rsid w:val="003F48D2"/>
    <w:rsid w:val="003F5D0E"/>
    <w:rsid w:val="003F7B06"/>
    <w:rsid w:val="00401023"/>
    <w:rsid w:val="0040122E"/>
    <w:rsid w:val="0040230C"/>
    <w:rsid w:val="00402F09"/>
    <w:rsid w:val="004069C3"/>
    <w:rsid w:val="004070A0"/>
    <w:rsid w:val="0040724B"/>
    <w:rsid w:val="00410371"/>
    <w:rsid w:val="00411961"/>
    <w:rsid w:val="00411FDA"/>
    <w:rsid w:val="00412309"/>
    <w:rsid w:val="0041318E"/>
    <w:rsid w:val="00413649"/>
    <w:rsid w:val="0041391B"/>
    <w:rsid w:val="00414B07"/>
    <w:rsid w:val="004158E2"/>
    <w:rsid w:val="00415BF3"/>
    <w:rsid w:val="00415F43"/>
    <w:rsid w:val="00416D05"/>
    <w:rsid w:val="004202D0"/>
    <w:rsid w:val="004214C0"/>
    <w:rsid w:val="00421EAD"/>
    <w:rsid w:val="00422050"/>
    <w:rsid w:val="00422325"/>
    <w:rsid w:val="004242F1"/>
    <w:rsid w:val="004242FA"/>
    <w:rsid w:val="0042701A"/>
    <w:rsid w:val="00427C9B"/>
    <w:rsid w:val="004311CB"/>
    <w:rsid w:val="00433242"/>
    <w:rsid w:val="00434DCA"/>
    <w:rsid w:val="00435532"/>
    <w:rsid w:val="00436F7B"/>
    <w:rsid w:val="00436F8B"/>
    <w:rsid w:val="00437503"/>
    <w:rsid w:val="00437A5E"/>
    <w:rsid w:val="00441C89"/>
    <w:rsid w:val="00443081"/>
    <w:rsid w:val="00443A71"/>
    <w:rsid w:val="00444889"/>
    <w:rsid w:val="00444AC9"/>
    <w:rsid w:val="004455E2"/>
    <w:rsid w:val="00445711"/>
    <w:rsid w:val="004461C5"/>
    <w:rsid w:val="00446496"/>
    <w:rsid w:val="00446B57"/>
    <w:rsid w:val="00452471"/>
    <w:rsid w:val="00453354"/>
    <w:rsid w:val="00453F2E"/>
    <w:rsid w:val="004552D0"/>
    <w:rsid w:val="00455318"/>
    <w:rsid w:val="00455D7D"/>
    <w:rsid w:val="00457971"/>
    <w:rsid w:val="004603F1"/>
    <w:rsid w:val="0046078E"/>
    <w:rsid w:val="0046095C"/>
    <w:rsid w:val="00461832"/>
    <w:rsid w:val="004632CA"/>
    <w:rsid w:val="004637B8"/>
    <w:rsid w:val="00463C18"/>
    <w:rsid w:val="00463C67"/>
    <w:rsid w:val="004647BF"/>
    <w:rsid w:val="00464C2C"/>
    <w:rsid w:val="00465946"/>
    <w:rsid w:val="00466516"/>
    <w:rsid w:val="00467F15"/>
    <w:rsid w:val="00467F6B"/>
    <w:rsid w:val="004710EB"/>
    <w:rsid w:val="00471181"/>
    <w:rsid w:val="00471A13"/>
    <w:rsid w:val="00472E0E"/>
    <w:rsid w:val="00473172"/>
    <w:rsid w:val="0047392C"/>
    <w:rsid w:val="0047424F"/>
    <w:rsid w:val="00475877"/>
    <w:rsid w:val="0047644F"/>
    <w:rsid w:val="0047685E"/>
    <w:rsid w:val="0048284E"/>
    <w:rsid w:val="00483124"/>
    <w:rsid w:val="004833D2"/>
    <w:rsid w:val="00483836"/>
    <w:rsid w:val="0048593F"/>
    <w:rsid w:val="00485CE2"/>
    <w:rsid w:val="00485FED"/>
    <w:rsid w:val="0048619E"/>
    <w:rsid w:val="0048681D"/>
    <w:rsid w:val="00486D12"/>
    <w:rsid w:val="004870B1"/>
    <w:rsid w:val="00487246"/>
    <w:rsid w:val="004907DD"/>
    <w:rsid w:val="00490CAE"/>
    <w:rsid w:val="00492671"/>
    <w:rsid w:val="00494297"/>
    <w:rsid w:val="00494A99"/>
    <w:rsid w:val="00495714"/>
    <w:rsid w:val="0049577F"/>
    <w:rsid w:val="00497C8F"/>
    <w:rsid w:val="00497E05"/>
    <w:rsid w:val="004A2643"/>
    <w:rsid w:val="004A4438"/>
    <w:rsid w:val="004A605D"/>
    <w:rsid w:val="004A6C5B"/>
    <w:rsid w:val="004A7FAE"/>
    <w:rsid w:val="004B3313"/>
    <w:rsid w:val="004B3EC4"/>
    <w:rsid w:val="004B4050"/>
    <w:rsid w:val="004B502C"/>
    <w:rsid w:val="004B5102"/>
    <w:rsid w:val="004B63CA"/>
    <w:rsid w:val="004B747F"/>
    <w:rsid w:val="004B75B7"/>
    <w:rsid w:val="004C09F8"/>
    <w:rsid w:val="004C0CE6"/>
    <w:rsid w:val="004C0DCD"/>
    <w:rsid w:val="004C1073"/>
    <w:rsid w:val="004C4B71"/>
    <w:rsid w:val="004C5DB7"/>
    <w:rsid w:val="004C6D9F"/>
    <w:rsid w:val="004C7BBA"/>
    <w:rsid w:val="004C7D4C"/>
    <w:rsid w:val="004D02A1"/>
    <w:rsid w:val="004D0439"/>
    <w:rsid w:val="004D0E58"/>
    <w:rsid w:val="004D1F35"/>
    <w:rsid w:val="004D4A68"/>
    <w:rsid w:val="004D5B4F"/>
    <w:rsid w:val="004D7728"/>
    <w:rsid w:val="004E0E6F"/>
    <w:rsid w:val="004E254D"/>
    <w:rsid w:val="004E2736"/>
    <w:rsid w:val="004E436C"/>
    <w:rsid w:val="004E4654"/>
    <w:rsid w:val="004E4E3D"/>
    <w:rsid w:val="004E4F8B"/>
    <w:rsid w:val="004E50B8"/>
    <w:rsid w:val="004E66FF"/>
    <w:rsid w:val="004E6A79"/>
    <w:rsid w:val="004F1D3A"/>
    <w:rsid w:val="004F462C"/>
    <w:rsid w:val="004F4B97"/>
    <w:rsid w:val="004F59A4"/>
    <w:rsid w:val="004F5AFC"/>
    <w:rsid w:val="004F787F"/>
    <w:rsid w:val="00500FE4"/>
    <w:rsid w:val="0050120D"/>
    <w:rsid w:val="00501F03"/>
    <w:rsid w:val="005023CA"/>
    <w:rsid w:val="0050329E"/>
    <w:rsid w:val="00504688"/>
    <w:rsid w:val="00506705"/>
    <w:rsid w:val="005075E0"/>
    <w:rsid w:val="005076DE"/>
    <w:rsid w:val="00510C75"/>
    <w:rsid w:val="00511B99"/>
    <w:rsid w:val="005125E5"/>
    <w:rsid w:val="005133F1"/>
    <w:rsid w:val="005141D9"/>
    <w:rsid w:val="00514F87"/>
    <w:rsid w:val="0051580D"/>
    <w:rsid w:val="00516CCB"/>
    <w:rsid w:val="005173A9"/>
    <w:rsid w:val="005176E2"/>
    <w:rsid w:val="00521986"/>
    <w:rsid w:val="005236A4"/>
    <w:rsid w:val="00523ABB"/>
    <w:rsid w:val="00524265"/>
    <w:rsid w:val="0052427B"/>
    <w:rsid w:val="00524936"/>
    <w:rsid w:val="0052635B"/>
    <w:rsid w:val="005264B9"/>
    <w:rsid w:val="00526DF9"/>
    <w:rsid w:val="005305F2"/>
    <w:rsid w:val="0053165F"/>
    <w:rsid w:val="00533220"/>
    <w:rsid w:val="0053361C"/>
    <w:rsid w:val="00533AAD"/>
    <w:rsid w:val="00533AF3"/>
    <w:rsid w:val="00534B2C"/>
    <w:rsid w:val="005364C2"/>
    <w:rsid w:val="005368E5"/>
    <w:rsid w:val="00536DC7"/>
    <w:rsid w:val="00537511"/>
    <w:rsid w:val="00537E48"/>
    <w:rsid w:val="005404BD"/>
    <w:rsid w:val="00540A56"/>
    <w:rsid w:val="005412F1"/>
    <w:rsid w:val="0054181E"/>
    <w:rsid w:val="00541BC4"/>
    <w:rsid w:val="0054257D"/>
    <w:rsid w:val="00543AE7"/>
    <w:rsid w:val="00543B5B"/>
    <w:rsid w:val="00543CAD"/>
    <w:rsid w:val="005446ED"/>
    <w:rsid w:val="00546E6C"/>
    <w:rsid w:val="00547111"/>
    <w:rsid w:val="00547C4C"/>
    <w:rsid w:val="00547E79"/>
    <w:rsid w:val="00550B40"/>
    <w:rsid w:val="00551883"/>
    <w:rsid w:val="00551C23"/>
    <w:rsid w:val="00555718"/>
    <w:rsid w:val="005558E6"/>
    <w:rsid w:val="005571A3"/>
    <w:rsid w:val="005607CD"/>
    <w:rsid w:val="00561E86"/>
    <w:rsid w:val="005634ED"/>
    <w:rsid w:val="005649C4"/>
    <w:rsid w:val="0056621E"/>
    <w:rsid w:val="005666B0"/>
    <w:rsid w:val="005676B0"/>
    <w:rsid w:val="00567873"/>
    <w:rsid w:val="00567D98"/>
    <w:rsid w:val="005715FF"/>
    <w:rsid w:val="0057300C"/>
    <w:rsid w:val="005805E8"/>
    <w:rsid w:val="00580BA5"/>
    <w:rsid w:val="00581132"/>
    <w:rsid w:val="005812DA"/>
    <w:rsid w:val="00581FDE"/>
    <w:rsid w:val="00583DA7"/>
    <w:rsid w:val="00585D3F"/>
    <w:rsid w:val="00585F2D"/>
    <w:rsid w:val="00586583"/>
    <w:rsid w:val="0058719D"/>
    <w:rsid w:val="0059172D"/>
    <w:rsid w:val="00592764"/>
    <w:rsid w:val="00592D74"/>
    <w:rsid w:val="0059402F"/>
    <w:rsid w:val="00595B7E"/>
    <w:rsid w:val="00595E44"/>
    <w:rsid w:val="00597449"/>
    <w:rsid w:val="005A0882"/>
    <w:rsid w:val="005A0FB5"/>
    <w:rsid w:val="005A1080"/>
    <w:rsid w:val="005A21FA"/>
    <w:rsid w:val="005A3346"/>
    <w:rsid w:val="005A3CFE"/>
    <w:rsid w:val="005A42FE"/>
    <w:rsid w:val="005A482F"/>
    <w:rsid w:val="005A6363"/>
    <w:rsid w:val="005B0398"/>
    <w:rsid w:val="005B16C9"/>
    <w:rsid w:val="005B183C"/>
    <w:rsid w:val="005B25E1"/>
    <w:rsid w:val="005B32EA"/>
    <w:rsid w:val="005B4A23"/>
    <w:rsid w:val="005B4E5A"/>
    <w:rsid w:val="005B5903"/>
    <w:rsid w:val="005B5EAC"/>
    <w:rsid w:val="005B5F16"/>
    <w:rsid w:val="005B7581"/>
    <w:rsid w:val="005C084A"/>
    <w:rsid w:val="005D10B7"/>
    <w:rsid w:val="005D383B"/>
    <w:rsid w:val="005D498B"/>
    <w:rsid w:val="005D49B0"/>
    <w:rsid w:val="005D5BAD"/>
    <w:rsid w:val="005D75EE"/>
    <w:rsid w:val="005D75F8"/>
    <w:rsid w:val="005E0B96"/>
    <w:rsid w:val="005E0F2B"/>
    <w:rsid w:val="005E1B4B"/>
    <w:rsid w:val="005E1DBD"/>
    <w:rsid w:val="005E219F"/>
    <w:rsid w:val="005E21B7"/>
    <w:rsid w:val="005E2C44"/>
    <w:rsid w:val="005E46D7"/>
    <w:rsid w:val="005E523F"/>
    <w:rsid w:val="005E5581"/>
    <w:rsid w:val="005E622C"/>
    <w:rsid w:val="005E63A3"/>
    <w:rsid w:val="005E68EE"/>
    <w:rsid w:val="005E6D82"/>
    <w:rsid w:val="005E6DAB"/>
    <w:rsid w:val="005F080D"/>
    <w:rsid w:val="005F3BE4"/>
    <w:rsid w:val="005F519D"/>
    <w:rsid w:val="005F597A"/>
    <w:rsid w:val="006029CF"/>
    <w:rsid w:val="006052D4"/>
    <w:rsid w:val="00605AA4"/>
    <w:rsid w:val="00607411"/>
    <w:rsid w:val="00610214"/>
    <w:rsid w:val="00610544"/>
    <w:rsid w:val="0061060B"/>
    <w:rsid w:val="006118CB"/>
    <w:rsid w:val="0061359B"/>
    <w:rsid w:val="00613C0D"/>
    <w:rsid w:val="00614EDD"/>
    <w:rsid w:val="00615457"/>
    <w:rsid w:val="00617A2F"/>
    <w:rsid w:val="00620DC7"/>
    <w:rsid w:val="00621188"/>
    <w:rsid w:val="0062197E"/>
    <w:rsid w:val="00621B3D"/>
    <w:rsid w:val="00623238"/>
    <w:rsid w:val="00624897"/>
    <w:rsid w:val="0062497B"/>
    <w:rsid w:val="00624D0C"/>
    <w:rsid w:val="006257ED"/>
    <w:rsid w:val="00627D74"/>
    <w:rsid w:val="006308A5"/>
    <w:rsid w:val="00630A8E"/>
    <w:rsid w:val="0063155A"/>
    <w:rsid w:val="00631A5C"/>
    <w:rsid w:val="00631C36"/>
    <w:rsid w:val="00631D2C"/>
    <w:rsid w:val="00632152"/>
    <w:rsid w:val="0063245B"/>
    <w:rsid w:val="006329FE"/>
    <w:rsid w:val="00633721"/>
    <w:rsid w:val="00633C26"/>
    <w:rsid w:val="006341EE"/>
    <w:rsid w:val="006342C2"/>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0B72"/>
    <w:rsid w:val="00651764"/>
    <w:rsid w:val="00652244"/>
    <w:rsid w:val="006525ED"/>
    <w:rsid w:val="00653DE4"/>
    <w:rsid w:val="00653FB4"/>
    <w:rsid w:val="00654F4F"/>
    <w:rsid w:val="00656E51"/>
    <w:rsid w:val="0065748C"/>
    <w:rsid w:val="0065794B"/>
    <w:rsid w:val="006579E9"/>
    <w:rsid w:val="00657DC9"/>
    <w:rsid w:val="0066053C"/>
    <w:rsid w:val="0066082E"/>
    <w:rsid w:val="006613CE"/>
    <w:rsid w:val="0066169D"/>
    <w:rsid w:val="00661CF0"/>
    <w:rsid w:val="0066249F"/>
    <w:rsid w:val="0066352C"/>
    <w:rsid w:val="0066398A"/>
    <w:rsid w:val="0066546C"/>
    <w:rsid w:val="00665C47"/>
    <w:rsid w:val="00666A74"/>
    <w:rsid w:val="00670949"/>
    <w:rsid w:val="00670B6E"/>
    <w:rsid w:val="006713C2"/>
    <w:rsid w:val="006718F8"/>
    <w:rsid w:val="00671FCD"/>
    <w:rsid w:val="00673A61"/>
    <w:rsid w:val="00674505"/>
    <w:rsid w:val="00674987"/>
    <w:rsid w:val="00674C31"/>
    <w:rsid w:val="00675DEA"/>
    <w:rsid w:val="0067625D"/>
    <w:rsid w:val="006774D0"/>
    <w:rsid w:val="00677D31"/>
    <w:rsid w:val="006809BB"/>
    <w:rsid w:val="00683AE3"/>
    <w:rsid w:val="00684C90"/>
    <w:rsid w:val="00685508"/>
    <w:rsid w:val="006868F5"/>
    <w:rsid w:val="00687147"/>
    <w:rsid w:val="006900EB"/>
    <w:rsid w:val="0069045E"/>
    <w:rsid w:val="006913AF"/>
    <w:rsid w:val="00691D79"/>
    <w:rsid w:val="00692179"/>
    <w:rsid w:val="00692C8F"/>
    <w:rsid w:val="00692EC2"/>
    <w:rsid w:val="006933C2"/>
    <w:rsid w:val="006945F3"/>
    <w:rsid w:val="00695808"/>
    <w:rsid w:val="00695F7C"/>
    <w:rsid w:val="00696D0D"/>
    <w:rsid w:val="00697A8C"/>
    <w:rsid w:val="006A0734"/>
    <w:rsid w:val="006A15CA"/>
    <w:rsid w:val="006A1AF6"/>
    <w:rsid w:val="006A2134"/>
    <w:rsid w:val="006A2221"/>
    <w:rsid w:val="006A2AC8"/>
    <w:rsid w:val="006A4D14"/>
    <w:rsid w:val="006A5752"/>
    <w:rsid w:val="006A630E"/>
    <w:rsid w:val="006A6D8D"/>
    <w:rsid w:val="006A7EC9"/>
    <w:rsid w:val="006B046B"/>
    <w:rsid w:val="006B0F03"/>
    <w:rsid w:val="006B14D3"/>
    <w:rsid w:val="006B19EE"/>
    <w:rsid w:val="006B2267"/>
    <w:rsid w:val="006B3373"/>
    <w:rsid w:val="006B36D1"/>
    <w:rsid w:val="006B46FB"/>
    <w:rsid w:val="006B6551"/>
    <w:rsid w:val="006B65B3"/>
    <w:rsid w:val="006B67E0"/>
    <w:rsid w:val="006B69F6"/>
    <w:rsid w:val="006B764B"/>
    <w:rsid w:val="006C07B6"/>
    <w:rsid w:val="006C09DF"/>
    <w:rsid w:val="006C0FE4"/>
    <w:rsid w:val="006C36E0"/>
    <w:rsid w:val="006C37AE"/>
    <w:rsid w:val="006C3A2D"/>
    <w:rsid w:val="006C5205"/>
    <w:rsid w:val="006C5CB8"/>
    <w:rsid w:val="006C75A3"/>
    <w:rsid w:val="006C7BA6"/>
    <w:rsid w:val="006C7C63"/>
    <w:rsid w:val="006C7F5E"/>
    <w:rsid w:val="006C7FAE"/>
    <w:rsid w:val="006D0154"/>
    <w:rsid w:val="006D0DF7"/>
    <w:rsid w:val="006D10DC"/>
    <w:rsid w:val="006D1FAC"/>
    <w:rsid w:val="006D27E5"/>
    <w:rsid w:val="006D42FC"/>
    <w:rsid w:val="006D4940"/>
    <w:rsid w:val="006D4B16"/>
    <w:rsid w:val="006D7B1E"/>
    <w:rsid w:val="006D7F00"/>
    <w:rsid w:val="006E03CD"/>
    <w:rsid w:val="006E0F75"/>
    <w:rsid w:val="006E0FF7"/>
    <w:rsid w:val="006E1CE2"/>
    <w:rsid w:val="006E21FB"/>
    <w:rsid w:val="006E2949"/>
    <w:rsid w:val="006E38F2"/>
    <w:rsid w:val="006E3997"/>
    <w:rsid w:val="006E4E6B"/>
    <w:rsid w:val="006E66D3"/>
    <w:rsid w:val="006E6C57"/>
    <w:rsid w:val="006F0B37"/>
    <w:rsid w:val="006F10C5"/>
    <w:rsid w:val="006F264A"/>
    <w:rsid w:val="006F2B1A"/>
    <w:rsid w:val="006F2E37"/>
    <w:rsid w:val="006F2ECE"/>
    <w:rsid w:val="006F30B5"/>
    <w:rsid w:val="006F4CB4"/>
    <w:rsid w:val="006F7311"/>
    <w:rsid w:val="006F7688"/>
    <w:rsid w:val="006F785C"/>
    <w:rsid w:val="006F7931"/>
    <w:rsid w:val="006F7FF6"/>
    <w:rsid w:val="00701985"/>
    <w:rsid w:val="0070200E"/>
    <w:rsid w:val="00702A98"/>
    <w:rsid w:val="00703D0B"/>
    <w:rsid w:val="007049EA"/>
    <w:rsid w:val="0070647C"/>
    <w:rsid w:val="0070732D"/>
    <w:rsid w:val="00707C71"/>
    <w:rsid w:val="00711F06"/>
    <w:rsid w:val="0071385A"/>
    <w:rsid w:val="007159D3"/>
    <w:rsid w:val="007179C4"/>
    <w:rsid w:val="00717A5F"/>
    <w:rsid w:val="007207AE"/>
    <w:rsid w:val="0072302D"/>
    <w:rsid w:val="00723086"/>
    <w:rsid w:val="00723486"/>
    <w:rsid w:val="00723734"/>
    <w:rsid w:val="00723940"/>
    <w:rsid w:val="00723F9C"/>
    <w:rsid w:val="0072437D"/>
    <w:rsid w:val="0072482F"/>
    <w:rsid w:val="0072541B"/>
    <w:rsid w:val="00725561"/>
    <w:rsid w:val="00726ACF"/>
    <w:rsid w:val="00727143"/>
    <w:rsid w:val="00730E9D"/>
    <w:rsid w:val="00732050"/>
    <w:rsid w:val="00732527"/>
    <w:rsid w:val="007327F8"/>
    <w:rsid w:val="0073344B"/>
    <w:rsid w:val="00733972"/>
    <w:rsid w:val="007347B6"/>
    <w:rsid w:val="00734FD7"/>
    <w:rsid w:val="00736045"/>
    <w:rsid w:val="00736A27"/>
    <w:rsid w:val="0073706B"/>
    <w:rsid w:val="00737C6D"/>
    <w:rsid w:val="00740896"/>
    <w:rsid w:val="007408EC"/>
    <w:rsid w:val="007411CC"/>
    <w:rsid w:val="0074198B"/>
    <w:rsid w:val="007420F0"/>
    <w:rsid w:val="007445B5"/>
    <w:rsid w:val="00746D0B"/>
    <w:rsid w:val="00747030"/>
    <w:rsid w:val="00750354"/>
    <w:rsid w:val="00751AB5"/>
    <w:rsid w:val="00753AE2"/>
    <w:rsid w:val="00754CFB"/>
    <w:rsid w:val="00755589"/>
    <w:rsid w:val="00755677"/>
    <w:rsid w:val="007564E8"/>
    <w:rsid w:val="00760D43"/>
    <w:rsid w:val="007611E9"/>
    <w:rsid w:val="007630DD"/>
    <w:rsid w:val="00763742"/>
    <w:rsid w:val="00763A8D"/>
    <w:rsid w:val="00763D13"/>
    <w:rsid w:val="00764486"/>
    <w:rsid w:val="0076517B"/>
    <w:rsid w:val="007654F0"/>
    <w:rsid w:val="00766C8B"/>
    <w:rsid w:val="00767586"/>
    <w:rsid w:val="007676B5"/>
    <w:rsid w:val="007702FE"/>
    <w:rsid w:val="0077064F"/>
    <w:rsid w:val="00770992"/>
    <w:rsid w:val="00772716"/>
    <w:rsid w:val="00772D38"/>
    <w:rsid w:val="00773C03"/>
    <w:rsid w:val="00773DC0"/>
    <w:rsid w:val="00773F53"/>
    <w:rsid w:val="00773F69"/>
    <w:rsid w:val="0077445D"/>
    <w:rsid w:val="00776096"/>
    <w:rsid w:val="007761D4"/>
    <w:rsid w:val="007767D8"/>
    <w:rsid w:val="00780F12"/>
    <w:rsid w:val="00784DE4"/>
    <w:rsid w:val="007858CD"/>
    <w:rsid w:val="00785A2C"/>
    <w:rsid w:val="00786161"/>
    <w:rsid w:val="00786542"/>
    <w:rsid w:val="00786637"/>
    <w:rsid w:val="00786E54"/>
    <w:rsid w:val="00786F35"/>
    <w:rsid w:val="00787809"/>
    <w:rsid w:val="00787DC1"/>
    <w:rsid w:val="00792235"/>
    <w:rsid w:val="00792342"/>
    <w:rsid w:val="0079374C"/>
    <w:rsid w:val="00796B29"/>
    <w:rsid w:val="00796BEE"/>
    <w:rsid w:val="007977A8"/>
    <w:rsid w:val="007A1549"/>
    <w:rsid w:val="007A1592"/>
    <w:rsid w:val="007A16B9"/>
    <w:rsid w:val="007A2729"/>
    <w:rsid w:val="007A4A87"/>
    <w:rsid w:val="007A4EA0"/>
    <w:rsid w:val="007A4EAF"/>
    <w:rsid w:val="007A5BA4"/>
    <w:rsid w:val="007A7063"/>
    <w:rsid w:val="007A7A10"/>
    <w:rsid w:val="007A7B2D"/>
    <w:rsid w:val="007B1458"/>
    <w:rsid w:val="007B1D92"/>
    <w:rsid w:val="007B1ED9"/>
    <w:rsid w:val="007B3429"/>
    <w:rsid w:val="007B512A"/>
    <w:rsid w:val="007B5297"/>
    <w:rsid w:val="007B6161"/>
    <w:rsid w:val="007B6F02"/>
    <w:rsid w:val="007C020C"/>
    <w:rsid w:val="007C0CEE"/>
    <w:rsid w:val="007C1143"/>
    <w:rsid w:val="007C2097"/>
    <w:rsid w:val="007C391A"/>
    <w:rsid w:val="007C52A3"/>
    <w:rsid w:val="007C5B4B"/>
    <w:rsid w:val="007C6E1C"/>
    <w:rsid w:val="007C761B"/>
    <w:rsid w:val="007D026A"/>
    <w:rsid w:val="007D368E"/>
    <w:rsid w:val="007D457B"/>
    <w:rsid w:val="007D4F1D"/>
    <w:rsid w:val="007D5882"/>
    <w:rsid w:val="007D6A07"/>
    <w:rsid w:val="007D7330"/>
    <w:rsid w:val="007D7EEA"/>
    <w:rsid w:val="007E124A"/>
    <w:rsid w:val="007E162A"/>
    <w:rsid w:val="007E1A6B"/>
    <w:rsid w:val="007E1F52"/>
    <w:rsid w:val="007E3639"/>
    <w:rsid w:val="007E424C"/>
    <w:rsid w:val="007E473C"/>
    <w:rsid w:val="007E4FCF"/>
    <w:rsid w:val="007E51AB"/>
    <w:rsid w:val="007E539E"/>
    <w:rsid w:val="007E551C"/>
    <w:rsid w:val="007E5B10"/>
    <w:rsid w:val="007E77FD"/>
    <w:rsid w:val="007E7DD3"/>
    <w:rsid w:val="007F0343"/>
    <w:rsid w:val="007F052F"/>
    <w:rsid w:val="007F0914"/>
    <w:rsid w:val="007F1ADC"/>
    <w:rsid w:val="007F2D4F"/>
    <w:rsid w:val="007F32EF"/>
    <w:rsid w:val="007F3ECF"/>
    <w:rsid w:val="007F5BA6"/>
    <w:rsid w:val="007F5EA1"/>
    <w:rsid w:val="007F6F1D"/>
    <w:rsid w:val="007F7259"/>
    <w:rsid w:val="007F782F"/>
    <w:rsid w:val="007F7D12"/>
    <w:rsid w:val="008007F9"/>
    <w:rsid w:val="00800C44"/>
    <w:rsid w:val="00801019"/>
    <w:rsid w:val="00801467"/>
    <w:rsid w:val="00802A5C"/>
    <w:rsid w:val="00803C7D"/>
    <w:rsid w:val="008040A8"/>
    <w:rsid w:val="008053C0"/>
    <w:rsid w:val="00805594"/>
    <w:rsid w:val="008075E1"/>
    <w:rsid w:val="00807615"/>
    <w:rsid w:val="00807E56"/>
    <w:rsid w:val="00810D22"/>
    <w:rsid w:val="00810E64"/>
    <w:rsid w:val="00811E41"/>
    <w:rsid w:val="00812B8E"/>
    <w:rsid w:val="00813ACB"/>
    <w:rsid w:val="0081613A"/>
    <w:rsid w:val="008167AD"/>
    <w:rsid w:val="008167BE"/>
    <w:rsid w:val="00816AFC"/>
    <w:rsid w:val="00817597"/>
    <w:rsid w:val="00817786"/>
    <w:rsid w:val="00821B5A"/>
    <w:rsid w:val="00821F77"/>
    <w:rsid w:val="00822966"/>
    <w:rsid w:val="00822CCC"/>
    <w:rsid w:val="00822CD4"/>
    <w:rsid w:val="00822E96"/>
    <w:rsid w:val="00824F0A"/>
    <w:rsid w:val="00826535"/>
    <w:rsid w:val="00826CF9"/>
    <w:rsid w:val="008279FA"/>
    <w:rsid w:val="00830033"/>
    <w:rsid w:val="00830A81"/>
    <w:rsid w:val="00830FA8"/>
    <w:rsid w:val="00831484"/>
    <w:rsid w:val="00831538"/>
    <w:rsid w:val="0083211D"/>
    <w:rsid w:val="00833764"/>
    <w:rsid w:val="00833878"/>
    <w:rsid w:val="008340C9"/>
    <w:rsid w:val="0084184B"/>
    <w:rsid w:val="00843C73"/>
    <w:rsid w:val="0084434D"/>
    <w:rsid w:val="008449DA"/>
    <w:rsid w:val="008474E9"/>
    <w:rsid w:val="00850807"/>
    <w:rsid w:val="008508D8"/>
    <w:rsid w:val="00850D9E"/>
    <w:rsid w:val="008529BF"/>
    <w:rsid w:val="00853513"/>
    <w:rsid w:val="008577C4"/>
    <w:rsid w:val="00860081"/>
    <w:rsid w:val="008604EB"/>
    <w:rsid w:val="00860D61"/>
    <w:rsid w:val="00860FE3"/>
    <w:rsid w:val="00861326"/>
    <w:rsid w:val="00861ADD"/>
    <w:rsid w:val="00861EE5"/>
    <w:rsid w:val="008626E7"/>
    <w:rsid w:val="00863580"/>
    <w:rsid w:val="00863E01"/>
    <w:rsid w:val="00863FA0"/>
    <w:rsid w:val="00864906"/>
    <w:rsid w:val="00864AE4"/>
    <w:rsid w:val="00864D32"/>
    <w:rsid w:val="008655AC"/>
    <w:rsid w:val="008671B4"/>
    <w:rsid w:val="00870BDA"/>
    <w:rsid w:val="00870EE7"/>
    <w:rsid w:val="00876DA3"/>
    <w:rsid w:val="008775D8"/>
    <w:rsid w:val="00877725"/>
    <w:rsid w:val="00880747"/>
    <w:rsid w:val="00883B87"/>
    <w:rsid w:val="00884DC1"/>
    <w:rsid w:val="00884DEE"/>
    <w:rsid w:val="008851CE"/>
    <w:rsid w:val="0088549E"/>
    <w:rsid w:val="00885CBA"/>
    <w:rsid w:val="008863B9"/>
    <w:rsid w:val="00887E69"/>
    <w:rsid w:val="0089049B"/>
    <w:rsid w:val="00890F7E"/>
    <w:rsid w:val="008910AB"/>
    <w:rsid w:val="0089138E"/>
    <w:rsid w:val="008915D5"/>
    <w:rsid w:val="00891B2B"/>
    <w:rsid w:val="008928A3"/>
    <w:rsid w:val="00893719"/>
    <w:rsid w:val="008938E2"/>
    <w:rsid w:val="008943C4"/>
    <w:rsid w:val="008A026A"/>
    <w:rsid w:val="008A0C0B"/>
    <w:rsid w:val="008A1546"/>
    <w:rsid w:val="008A1E39"/>
    <w:rsid w:val="008A33BE"/>
    <w:rsid w:val="008A39E5"/>
    <w:rsid w:val="008A419A"/>
    <w:rsid w:val="008A45A6"/>
    <w:rsid w:val="008A56B9"/>
    <w:rsid w:val="008A68A3"/>
    <w:rsid w:val="008A68B6"/>
    <w:rsid w:val="008A7D31"/>
    <w:rsid w:val="008B03AA"/>
    <w:rsid w:val="008B0D14"/>
    <w:rsid w:val="008B0FCB"/>
    <w:rsid w:val="008B2045"/>
    <w:rsid w:val="008B3203"/>
    <w:rsid w:val="008B3373"/>
    <w:rsid w:val="008B3F9C"/>
    <w:rsid w:val="008B4016"/>
    <w:rsid w:val="008B454A"/>
    <w:rsid w:val="008B46BD"/>
    <w:rsid w:val="008B49D7"/>
    <w:rsid w:val="008B5241"/>
    <w:rsid w:val="008B57AB"/>
    <w:rsid w:val="008B6431"/>
    <w:rsid w:val="008B7A47"/>
    <w:rsid w:val="008C29A8"/>
    <w:rsid w:val="008C4E06"/>
    <w:rsid w:val="008C5817"/>
    <w:rsid w:val="008C6381"/>
    <w:rsid w:val="008C72CD"/>
    <w:rsid w:val="008C7A5A"/>
    <w:rsid w:val="008D18EA"/>
    <w:rsid w:val="008D1F08"/>
    <w:rsid w:val="008D28D3"/>
    <w:rsid w:val="008D345F"/>
    <w:rsid w:val="008D3CCC"/>
    <w:rsid w:val="008D4300"/>
    <w:rsid w:val="008D46AA"/>
    <w:rsid w:val="008D61E0"/>
    <w:rsid w:val="008E010F"/>
    <w:rsid w:val="008E02F7"/>
    <w:rsid w:val="008E06E3"/>
    <w:rsid w:val="008E07C1"/>
    <w:rsid w:val="008E19A8"/>
    <w:rsid w:val="008E1C35"/>
    <w:rsid w:val="008E2E58"/>
    <w:rsid w:val="008E783F"/>
    <w:rsid w:val="008F0B4A"/>
    <w:rsid w:val="008F2B6A"/>
    <w:rsid w:val="008F3789"/>
    <w:rsid w:val="008F3819"/>
    <w:rsid w:val="008F4C5B"/>
    <w:rsid w:val="008F5257"/>
    <w:rsid w:val="008F5C8A"/>
    <w:rsid w:val="008F686C"/>
    <w:rsid w:val="008F6B0D"/>
    <w:rsid w:val="008F7D8E"/>
    <w:rsid w:val="009016E7"/>
    <w:rsid w:val="00901936"/>
    <w:rsid w:val="00901F1B"/>
    <w:rsid w:val="00905566"/>
    <w:rsid w:val="0090560A"/>
    <w:rsid w:val="0090664F"/>
    <w:rsid w:val="009066E6"/>
    <w:rsid w:val="00906BD4"/>
    <w:rsid w:val="00907A00"/>
    <w:rsid w:val="00910674"/>
    <w:rsid w:val="00910D44"/>
    <w:rsid w:val="009127F8"/>
    <w:rsid w:val="00912E2B"/>
    <w:rsid w:val="0091397C"/>
    <w:rsid w:val="009148DE"/>
    <w:rsid w:val="00915239"/>
    <w:rsid w:val="00916212"/>
    <w:rsid w:val="00916EF7"/>
    <w:rsid w:val="00917535"/>
    <w:rsid w:val="009177E4"/>
    <w:rsid w:val="009206F1"/>
    <w:rsid w:val="0092075A"/>
    <w:rsid w:val="00920DA4"/>
    <w:rsid w:val="00920FF9"/>
    <w:rsid w:val="0092165C"/>
    <w:rsid w:val="009217A4"/>
    <w:rsid w:val="0092187E"/>
    <w:rsid w:val="0092301D"/>
    <w:rsid w:val="00923367"/>
    <w:rsid w:val="009243A6"/>
    <w:rsid w:val="00925062"/>
    <w:rsid w:val="0092509A"/>
    <w:rsid w:val="009256F4"/>
    <w:rsid w:val="00926CBB"/>
    <w:rsid w:val="00926D9E"/>
    <w:rsid w:val="00926EEA"/>
    <w:rsid w:val="00926F1B"/>
    <w:rsid w:val="00927E83"/>
    <w:rsid w:val="00931C6C"/>
    <w:rsid w:val="00932527"/>
    <w:rsid w:val="009370D0"/>
    <w:rsid w:val="00937970"/>
    <w:rsid w:val="0094148B"/>
    <w:rsid w:val="00941E30"/>
    <w:rsid w:val="00941F48"/>
    <w:rsid w:val="0094272F"/>
    <w:rsid w:val="00942BB2"/>
    <w:rsid w:val="00943AE2"/>
    <w:rsid w:val="00943B00"/>
    <w:rsid w:val="009448C6"/>
    <w:rsid w:val="009448DA"/>
    <w:rsid w:val="00944A18"/>
    <w:rsid w:val="00945282"/>
    <w:rsid w:val="0094620E"/>
    <w:rsid w:val="00946CC3"/>
    <w:rsid w:val="00946F58"/>
    <w:rsid w:val="00947945"/>
    <w:rsid w:val="009507D2"/>
    <w:rsid w:val="00950C8F"/>
    <w:rsid w:val="00951E18"/>
    <w:rsid w:val="009531B0"/>
    <w:rsid w:val="00953278"/>
    <w:rsid w:val="009547F9"/>
    <w:rsid w:val="00955164"/>
    <w:rsid w:val="009555D8"/>
    <w:rsid w:val="0095563D"/>
    <w:rsid w:val="00955D09"/>
    <w:rsid w:val="0095614E"/>
    <w:rsid w:val="009568E2"/>
    <w:rsid w:val="009604BF"/>
    <w:rsid w:val="009607A2"/>
    <w:rsid w:val="00960ACF"/>
    <w:rsid w:val="00962CE8"/>
    <w:rsid w:val="00963347"/>
    <w:rsid w:val="00963FD6"/>
    <w:rsid w:val="00964EE8"/>
    <w:rsid w:val="009661B6"/>
    <w:rsid w:val="0096642B"/>
    <w:rsid w:val="00966A61"/>
    <w:rsid w:val="00971DB4"/>
    <w:rsid w:val="0097323E"/>
    <w:rsid w:val="00973DB2"/>
    <w:rsid w:val="009741B3"/>
    <w:rsid w:val="00974B42"/>
    <w:rsid w:val="0097742C"/>
    <w:rsid w:val="009777D9"/>
    <w:rsid w:val="00977D40"/>
    <w:rsid w:val="00977EAA"/>
    <w:rsid w:val="009804BF"/>
    <w:rsid w:val="00982223"/>
    <w:rsid w:val="00982BAF"/>
    <w:rsid w:val="00983756"/>
    <w:rsid w:val="009838B9"/>
    <w:rsid w:val="00983B2A"/>
    <w:rsid w:val="00983F10"/>
    <w:rsid w:val="00985209"/>
    <w:rsid w:val="0098647F"/>
    <w:rsid w:val="009868CD"/>
    <w:rsid w:val="009870ED"/>
    <w:rsid w:val="009875F6"/>
    <w:rsid w:val="00990846"/>
    <w:rsid w:val="00991B88"/>
    <w:rsid w:val="00992187"/>
    <w:rsid w:val="00992BCD"/>
    <w:rsid w:val="0099381A"/>
    <w:rsid w:val="00995202"/>
    <w:rsid w:val="00996C29"/>
    <w:rsid w:val="00996DE9"/>
    <w:rsid w:val="009A004C"/>
    <w:rsid w:val="009A0086"/>
    <w:rsid w:val="009A5009"/>
    <w:rsid w:val="009A5753"/>
    <w:rsid w:val="009A5792"/>
    <w:rsid w:val="009A579D"/>
    <w:rsid w:val="009A6880"/>
    <w:rsid w:val="009A7F5D"/>
    <w:rsid w:val="009B095E"/>
    <w:rsid w:val="009B1934"/>
    <w:rsid w:val="009B36D1"/>
    <w:rsid w:val="009B4107"/>
    <w:rsid w:val="009B4589"/>
    <w:rsid w:val="009B7341"/>
    <w:rsid w:val="009B792B"/>
    <w:rsid w:val="009C0AAD"/>
    <w:rsid w:val="009C152C"/>
    <w:rsid w:val="009C1B76"/>
    <w:rsid w:val="009C2A5F"/>
    <w:rsid w:val="009C47D5"/>
    <w:rsid w:val="009C4AA1"/>
    <w:rsid w:val="009C4BC1"/>
    <w:rsid w:val="009C50F3"/>
    <w:rsid w:val="009C55E4"/>
    <w:rsid w:val="009C59BC"/>
    <w:rsid w:val="009C6390"/>
    <w:rsid w:val="009D0F7E"/>
    <w:rsid w:val="009D240C"/>
    <w:rsid w:val="009D2793"/>
    <w:rsid w:val="009D3134"/>
    <w:rsid w:val="009D384B"/>
    <w:rsid w:val="009D4353"/>
    <w:rsid w:val="009D4DEF"/>
    <w:rsid w:val="009D56AB"/>
    <w:rsid w:val="009D5E4B"/>
    <w:rsid w:val="009D650C"/>
    <w:rsid w:val="009D745C"/>
    <w:rsid w:val="009D7650"/>
    <w:rsid w:val="009D7AE0"/>
    <w:rsid w:val="009E0807"/>
    <w:rsid w:val="009E25C7"/>
    <w:rsid w:val="009E2D88"/>
    <w:rsid w:val="009E3297"/>
    <w:rsid w:val="009E3D91"/>
    <w:rsid w:val="009E3F27"/>
    <w:rsid w:val="009E4D20"/>
    <w:rsid w:val="009E5FF7"/>
    <w:rsid w:val="009E6436"/>
    <w:rsid w:val="009E64C3"/>
    <w:rsid w:val="009E6C56"/>
    <w:rsid w:val="009E6C64"/>
    <w:rsid w:val="009E7099"/>
    <w:rsid w:val="009E7F45"/>
    <w:rsid w:val="009EA182"/>
    <w:rsid w:val="009F3954"/>
    <w:rsid w:val="009F39DC"/>
    <w:rsid w:val="009F3E66"/>
    <w:rsid w:val="009F4B37"/>
    <w:rsid w:val="009F4E2B"/>
    <w:rsid w:val="009F51FE"/>
    <w:rsid w:val="009F65BF"/>
    <w:rsid w:val="009F6965"/>
    <w:rsid w:val="009F6C9B"/>
    <w:rsid w:val="009F6E6A"/>
    <w:rsid w:val="009F734F"/>
    <w:rsid w:val="009F7541"/>
    <w:rsid w:val="00A003FE"/>
    <w:rsid w:val="00A01248"/>
    <w:rsid w:val="00A01AE6"/>
    <w:rsid w:val="00A03D8C"/>
    <w:rsid w:val="00A053DD"/>
    <w:rsid w:val="00A0624C"/>
    <w:rsid w:val="00A068F5"/>
    <w:rsid w:val="00A0789B"/>
    <w:rsid w:val="00A12B02"/>
    <w:rsid w:val="00A13622"/>
    <w:rsid w:val="00A14CBF"/>
    <w:rsid w:val="00A156F8"/>
    <w:rsid w:val="00A15DAB"/>
    <w:rsid w:val="00A17824"/>
    <w:rsid w:val="00A2116A"/>
    <w:rsid w:val="00A212C8"/>
    <w:rsid w:val="00A21836"/>
    <w:rsid w:val="00A21AC2"/>
    <w:rsid w:val="00A21D7F"/>
    <w:rsid w:val="00A246B6"/>
    <w:rsid w:val="00A2479F"/>
    <w:rsid w:val="00A26C91"/>
    <w:rsid w:val="00A26DB1"/>
    <w:rsid w:val="00A26FA3"/>
    <w:rsid w:val="00A26FF4"/>
    <w:rsid w:val="00A300F4"/>
    <w:rsid w:val="00A31E84"/>
    <w:rsid w:val="00A31F20"/>
    <w:rsid w:val="00A32F3F"/>
    <w:rsid w:val="00A33219"/>
    <w:rsid w:val="00A354BB"/>
    <w:rsid w:val="00A35954"/>
    <w:rsid w:val="00A37193"/>
    <w:rsid w:val="00A37960"/>
    <w:rsid w:val="00A406D0"/>
    <w:rsid w:val="00A417F2"/>
    <w:rsid w:val="00A41879"/>
    <w:rsid w:val="00A438C7"/>
    <w:rsid w:val="00A45387"/>
    <w:rsid w:val="00A46717"/>
    <w:rsid w:val="00A469C3"/>
    <w:rsid w:val="00A470CD"/>
    <w:rsid w:val="00A47E70"/>
    <w:rsid w:val="00A50CF0"/>
    <w:rsid w:val="00A5255F"/>
    <w:rsid w:val="00A53457"/>
    <w:rsid w:val="00A53CB0"/>
    <w:rsid w:val="00A54535"/>
    <w:rsid w:val="00A57728"/>
    <w:rsid w:val="00A57739"/>
    <w:rsid w:val="00A578A0"/>
    <w:rsid w:val="00A5797A"/>
    <w:rsid w:val="00A60137"/>
    <w:rsid w:val="00A60A90"/>
    <w:rsid w:val="00A61874"/>
    <w:rsid w:val="00A628B2"/>
    <w:rsid w:val="00A62C07"/>
    <w:rsid w:val="00A65C45"/>
    <w:rsid w:val="00A65C76"/>
    <w:rsid w:val="00A66658"/>
    <w:rsid w:val="00A67672"/>
    <w:rsid w:val="00A71947"/>
    <w:rsid w:val="00A719FF"/>
    <w:rsid w:val="00A7238D"/>
    <w:rsid w:val="00A73316"/>
    <w:rsid w:val="00A748F6"/>
    <w:rsid w:val="00A7671C"/>
    <w:rsid w:val="00A76873"/>
    <w:rsid w:val="00A77594"/>
    <w:rsid w:val="00A778C2"/>
    <w:rsid w:val="00A803DF"/>
    <w:rsid w:val="00A80492"/>
    <w:rsid w:val="00A82146"/>
    <w:rsid w:val="00A83705"/>
    <w:rsid w:val="00A83C38"/>
    <w:rsid w:val="00A91302"/>
    <w:rsid w:val="00A91484"/>
    <w:rsid w:val="00A9168D"/>
    <w:rsid w:val="00A918F3"/>
    <w:rsid w:val="00A936BD"/>
    <w:rsid w:val="00A936F4"/>
    <w:rsid w:val="00A93B22"/>
    <w:rsid w:val="00A940B6"/>
    <w:rsid w:val="00A949B4"/>
    <w:rsid w:val="00A94C81"/>
    <w:rsid w:val="00A9542E"/>
    <w:rsid w:val="00A95B4D"/>
    <w:rsid w:val="00A95D29"/>
    <w:rsid w:val="00A95FD4"/>
    <w:rsid w:val="00A96CB8"/>
    <w:rsid w:val="00AA0840"/>
    <w:rsid w:val="00AA0C9B"/>
    <w:rsid w:val="00AA20DF"/>
    <w:rsid w:val="00AA2129"/>
    <w:rsid w:val="00AA2CBC"/>
    <w:rsid w:val="00AA37F1"/>
    <w:rsid w:val="00AA3FC8"/>
    <w:rsid w:val="00AA4BA9"/>
    <w:rsid w:val="00AA64D7"/>
    <w:rsid w:val="00AA6F38"/>
    <w:rsid w:val="00AA75DB"/>
    <w:rsid w:val="00AB0867"/>
    <w:rsid w:val="00AB4C06"/>
    <w:rsid w:val="00AB71DA"/>
    <w:rsid w:val="00AB7B4E"/>
    <w:rsid w:val="00AC002D"/>
    <w:rsid w:val="00AC02F1"/>
    <w:rsid w:val="00AC03C0"/>
    <w:rsid w:val="00AC0BE5"/>
    <w:rsid w:val="00AC1036"/>
    <w:rsid w:val="00AC1324"/>
    <w:rsid w:val="00AC16FF"/>
    <w:rsid w:val="00AC193B"/>
    <w:rsid w:val="00AC1E4D"/>
    <w:rsid w:val="00AC4343"/>
    <w:rsid w:val="00AC4F35"/>
    <w:rsid w:val="00AC5820"/>
    <w:rsid w:val="00AC6F3A"/>
    <w:rsid w:val="00AC790F"/>
    <w:rsid w:val="00AD04A7"/>
    <w:rsid w:val="00AD1260"/>
    <w:rsid w:val="00AD1281"/>
    <w:rsid w:val="00AD137A"/>
    <w:rsid w:val="00AD1CD8"/>
    <w:rsid w:val="00AD693C"/>
    <w:rsid w:val="00AD6AE7"/>
    <w:rsid w:val="00AD6D3D"/>
    <w:rsid w:val="00AD74A6"/>
    <w:rsid w:val="00AD7D6A"/>
    <w:rsid w:val="00AE05F4"/>
    <w:rsid w:val="00AE1CBE"/>
    <w:rsid w:val="00AE24BE"/>
    <w:rsid w:val="00AE2C18"/>
    <w:rsid w:val="00AE2D92"/>
    <w:rsid w:val="00AE3E20"/>
    <w:rsid w:val="00AE4FA0"/>
    <w:rsid w:val="00AE5240"/>
    <w:rsid w:val="00AE5630"/>
    <w:rsid w:val="00AE7BAE"/>
    <w:rsid w:val="00AF111C"/>
    <w:rsid w:val="00AF14CC"/>
    <w:rsid w:val="00AF1B3C"/>
    <w:rsid w:val="00AF1BA2"/>
    <w:rsid w:val="00AF1ECF"/>
    <w:rsid w:val="00AF3513"/>
    <w:rsid w:val="00AF3840"/>
    <w:rsid w:val="00AF6D06"/>
    <w:rsid w:val="00AF75F5"/>
    <w:rsid w:val="00B00B66"/>
    <w:rsid w:val="00B0188C"/>
    <w:rsid w:val="00B023EA"/>
    <w:rsid w:val="00B03078"/>
    <w:rsid w:val="00B03F87"/>
    <w:rsid w:val="00B06F27"/>
    <w:rsid w:val="00B071AC"/>
    <w:rsid w:val="00B07FC7"/>
    <w:rsid w:val="00B12139"/>
    <w:rsid w:val="00B1412C"/>
    <w:rsid w:val="00B14C2A"/>
    <w:rsid w:val="00B160DA"/>
    <w:rsid w:val="00B167CC"/>
    <w:rsid w:val="00B1751D"/>
    <w:rsid w:val="00B17CC9"/>
    <w:rsid w:val="00B2397E"/>
    <w:rsid w:val="00B258BB"/>
    <w:rsid w:val="00B2680E"/>
    <w:rsid w:val="00B2709F"/>
    <w:rsid w:val="00B27D9C"/>
    <w:rsid w:val="00B30560"/>
    <w:rsid w:val="00B3272D"/>
    <w:rsid w:val="00B3360C"/>
    <w:rsid w:val="00B336EE"/>
    <w:rsid w:val="00B34B42"/>
    <w:rsid w:val="00B35417"/>
    <w:rsid w:val="00B40E81"/>
    <w:rsid w:val="00B41ABC"/>
    <w:rsid w:val="00B41EB2"/>
    <w:rsid w:val="00B429D4"/>
    <w:rsid w:val="00B43068"/>
    <w:rsid w:val="00B431FB"/>
    <w:rsid w:val="00B4618F"/>
    <w:rsid w:val="00B46DBE"/>
    <w:rsid w:val="00B47A41"/>
    <w:rsid w:val="00B47C3E"/>
    <w:rsid w:val="00B50A4E"/>
    <w:rsid w:val="00B50B23"/>
    <w:rsid w:val="00B518D1"/>
    <w:rsid w:val="00B532B0"/>
    <w:rsid w:val="00B55144"/>
    <w:rsid w:val="00B553BB"/>
    <w:rsid w:val="00B56670"/>
    <w:rsid w:val="00B56B15"/>
    <w:rsid w:val="00B600E7"/>
    <w:rsid w:val="00B60A1F"/>
    <w:rsid w:val="00B61E57"/>
    <w:rsid w:val="00B62156"/>
    <w:rsid w:val="00B62EFD"/>
    <w:rsid w:val="00B63163"/>
    <w:rsid w:val="00B6666E"/>
    <w:rsid w:val="00B66BD6"/>
    <w:rsid w:val="00B67B97"/>
    <w:rsid w:val="00B7036D"/>
    <w:rsid w:val="00B71282"/>
    <w:rsid w:val="00B72D34"/>
    <w:rsid w:val="00B7370A"/>
    <w:rsid w:val="00B73AAE"/>
    <w:rsid w:val="00B75288"/>
    <w:rsid w:val="00B75529"/>
    <w:rsid w:val="00B75EBD"/>
    <w:rsid w:val="00B77F98"/>
    <w:rsid w:val="00B80145"/>
    <w:rsid w:val="00B81816"/>
    <w:rsid w:val="00B83398"/>
    <w:rsid w:val="00B835C7"/>
    <w:rsid w:val="00B83B88"/>
    <w:rsid w:val="00B91C3C"/>
    <w:rsid w:val="00B91D57"/>
    <w:rsid w:val="00B968C8"/>
    <w:rsid w:val="00B96B3E"/>
    <w:rsid w:val="00B96F09"/>
    <w:rsid w:val="00B97793"/>
    <w:rsid w:val="00B97DD6"/>
    <w:rsid w:val="00BA0CB2"/>
    <w:rsid w:val="00BA3EC5"/>
    <w:rsid w:val="00BA51D9"/>
    <w:rsid w:val="00BA53D1"/>
    <w:rsid w:val="00BA6B73"/>
    <w:rsid w:val="00BA6F78"/>
    <w:rsid w:val="00BB11D8"/>
    <w:rsid w:val="00BB5D5C"/>
    <w:rsid w:val="00BB5DFC"/>
    <w:rsid w:val="00BB5EF3"/>
    <w:rsid w:val="00BB6E51"/>
    <w:rsid w:val="00BC0C10"/>
    <w:rsid w:val="00BC4385"/>
    <w:rsid w:val="00BC5456"/>
    <w:rsid w:val="00BC5C16"/>
    <w:rsid w:val="00BC6909"/>
    <w:rsid w:val="00BC6C05"/>
    <w:rsid w:val="00BC76CF"/>
    <w:rsid w:val="00BC7ECD"/>
    <w:rsid w:val="00BD01E5"/>
    <w:rsid w:val="00BD0D83"/>
    <w:rsid w:val="00BD14BF"/>
    <w:rsid w:val="00BD1D03"/>
    <w:rsid w:val="00BD1F93"/>
    <w:rsid w:val="00BD279D"/>
    <w:rsid w:val="00BD3220"/>
    <w:rsid w:val="00BD3FFD"/>
    <w:rsid w:val="00BD6B12"/>
    <w:rsid w:val="00BD6BB8"/>
    <w:rsid w:val="00BE173A"/>
    <w:rsid w:val="00BE2240"/>
    <w:rsid w:val="00BE31DC"/>
    <w:rsid w:val="00BE44F2"/>
    <w:rsid w:val="00BF085E"/>
    <w:rsid w:val="00BF0F99"/>
    <w:rsid w:val="00BF1AF3"/>
    <w:rsid w:val="00BF22B9"/>
    <w:rsid w:val="00BF290D"/>
    <w:rsid w:val="00BF38AF"/>
    <w:rsid w:val="00BF4760"/>
    <w:rsid w:val="00BF5886"/>
    <w:rsid w:val="00C00BD1"/>
    <w:rsid w:val="00C01341"/>
    <w:rsid w:val="00C022FD"/>
    <w:rsid w:val="00C0269C"/>
    <w:rsid w:val="00C03336"/>
    <w:rsid w:val="00C107B0"/>
    <w:rsid w:val="00C15A94"/>
    <w:rsid w:val="00C15D76"/>
    <w:rsid w:val="00C16A39"/>
    <w:rsid w:val="00C170AB"/>
    <w:rsid w:val="00C170FE"/>
    <w:rsid w:val="00C20511"/>
    <w:rsid w:val="00C20EE3"/>
    <w:rsid w:val="00C2119C"/>
    <w:rsid w:val="00C2415C"/>
    <w:rsid w:val="00C24958"/>
    <w:rsid w:val="00C2540C"/>
    <w:rsid w:val="00C25B39"/>
    <w:rsid w:val="00C26751"/>
    <w:rsid w:val="00C2730F"/>
    <w:rsid w:val="00C27D0A"/>
    <w:rsid w:val="00C3112D"/>
    <w:rsid w:val="00C322DA"/>
    <w:rsid w:val="00C32B73"/>
    <w:rsid w:val="00C3334F"/>
    <w:rsid w:val="00C33DF0"/>
    <w:rsid w:val="00C33E03"/>
    <w:rsid w:val="00C34498"/>
    <w:rsid w:val="00C34709"/>
    <w:rsid w:val="00C426B1"/>
    <w:rsid w:val="00C43AA9"/>
    <w:rsid w:val="00C44BA8"/>
    <w:rsid w:val="00C47E71"/>
    <w:rsid w:val="00C47FD4"/>
    <w:rsid w:val="00C504B8"/>
    <w:rsid w:val="00C513F2"/>
    <w:rsid w:val="00C52DDB"/>
    <w:rsid w:val="00C53BFD"/>
    <w:rsid w:val="00C53FB9"/>
    <w:rsid w:val="00C546F2"/>
    <w:rsid w:val="00C54C3C"/>
    <w:rsid w:val="00C55A7E"/>
    <w:rsid w:val="00C55EF4"/>
    <w:rsid w:val="00C57A21"/>
    <w:rsid w:val="00C57B05"/>
    <w:rsid w:val="00C60921"/>
    <w:rsid w:val="00C618AF"/>
    <w:rsid w:val="00C62728"/>
    <w:rsid w:val="00C64154"/>
    <w:rsid w:val="00C64FE0"/>
    <w:rsid w:val="00C6507D"/>
    <w:rsid w:val="00C662B9"/>
    <w:rsid w:val="00C66BA2"/>
    <w:rsid w:val="00C676B3"/>
    <w:rsid w:val="00C702CB"/>
    <w:rsid w:val="00C70D57"/>
    <w:rsid w:val="00C712F6"/>
    <w:rsid w:val="00C713C3"/>
    <w:rsid w:val="00C714F5"/>
    <w:rsid w:val="00C7209C"/>
    <w:rsid w:val="00C722C1"/>
    <w:rsid w:val="00C744C4"/>
    <w:rsid w:val="00C75402"/>
    <w:rsid w:val="00C762D0"/>
    <w:rsid w:val="00C76DF3"/>
    <w:rsid w:val="00C7791E"/>
    <w:rsid w:val="00C80589"/>
    <w:rsid w:val="00C80718"/>
    <w:rsid w:val="00C818C7"/>
    <w:rsid w:val="00C82B94"/>
    <w:rsid w:val="00C830FC"/>
    <w:rsid w:val="00C83651"/>
    <w:rsid w:val="00C846D4"/>
    <w:rsid w:val="00C84A2E"/>
    <w:rsid w:val="00C85170"/>
    <w:rsid w:val="00C856C4"/>
    <w:rsid w:val="00C85F9D"/>
    <w:rsid w:val="00C870F6"/>
    <w:rsid w:val="00C91362"/>
    <w:rsid w:val="00C914B5"/>
    <w:rsid w:val="00C9194E"/>
    <w:rsid w:val="00C91C70"/>
    <w:rsid w:val="00C92B97"/>
    <w:rsid w:val="00C92E6E"/>
    <w:rsid w:val="00C94CD0"/>
    <w:rsid w:val="00C95732"/>
    <w:rsid w:val="00C95985"/>
    <w:rsid w:val="00C973D3"/>
    <w:rsid w:val="00CA1BE9"/>
    <w:rsid w:val="00CA491A"/>
    <w:rsid w:val="00CA55C6"/>
    <w:rsid w:val="00CA73F4"/>
    <w:rsid w:val="00CA79D5"/>
    <w:rsid w:val="00CA7F50"/>
    <w:rsid w:val="00CB1265"/>
    <w:rsid w:val="00CB1B09"/>
    <w:rsid w:val="00CB2D3F"/>
    <w:rsid w:val="00CB2D99"/>
    <w:rsid w:val="00CB3FED"/>
    <w:rsid w:val="00CB414D"/>
    <w:rsid w:val="00CB5D9D"/>
    <w:rsid w:val="00CB6C09"/>
    <w:rsid w:val="00CC1102"/>
    <w:rsid w:val="00CC26B1"/>
    <w:rsid w:val="00CC2F73"/>
    <w:rsid w:val="00CC4304"/>
    <w:rsid w:val="00CC4D97"/>
    <w:rsid w:val="00CC5026"/>
    <w:rsid w:val="00CC68D0"/>
    <w:rsid w:val="00CC6C8F"/>
    <w:rsid w:val="00CD2697"/>
    <w:rsid w:val="00CD26B2"/>
    <w:rsid w:val="00CD27EB"/>
    <w:rsid w:val="00CD305D"/>
    <w:rsid w:val="00CD33BF"/>
    <w:rsid w:val="00CD3948"/>
    <w:rsid w:val="00CD4C28"/>
    <w:rsid w:val="00CD5AFF"/>
    <w:rsid w:val="00CD5F89"/>
    <w:rsid w:val="00CD62DC"/>
    <w:rsid w:val="00CD6387"/>
    <w:rsid w:val="00CD6428"/>
    <w:rsid w:val="00CD74AB"/>
    <w:rsid w:val="00CD7F10"/>
    <w:rsid w:val="00CE0A95"/>
    <w:rsid w:val="00CE27B7"/>
    <w:rsid w:val="00CE3158"/>
    <w:rsid w:val="00CE3571"/>
    <w:rsid w:val="00CE3A82"/>
    <w:rsid w:val="00CE44D9"/>
    <w:rsid w:val="00CE46EE"/>
    <w:rsid w:val="00CE53D4"/>
    <w:rsid w:val="00CE69D4"/>
    <w:rsid w:val="00CF118E"/>
    <w:rsid w:val="00CF1984"/>
    <w:rsid w:val="00CF245E"/>
    <w:rsid w:val="00CF2494"/>
    <w:rsid w:val="00CF261C"/>
    <w:rsid w:val="00CF29DE"/>
    <w:rsid w:val="00CF38B7"/>
    <w:rsid w:val="00CF3FF3"/>
    <w:rsid w:val="00CF468E"/>
    <w:rsid w:val="00CF5380"/>
    <w:rsid w:val="00CF68A1"/>
    <w:rsid w:val="00D001F2"/>
    <w:rsid w:val="00D018CF"/>
    <w:rsid w:val="00D01DFA"/>
    <w:rsid w:val="00D03010"/>
    <w:rsid w:val="00D032B2"/>
    <w:rsid w:val="00D037E3"/>
    <w:rsid w:val="00D03C00"/>
    <w:rsid w:val="00D03F9A"/>
    <w:rsid w:val="00D0543E"/>
    <w:rsid w:val="00D05447"/>
    <w:rsid w:val="00D06085"/>
    <w:rsid w:val="00D06959"/>
    <w:rsid w:val="00D06D51"/>
    <w:rsid w:val="00D102BE"/>
    <w:rsid w:val="00D10949"/>
    <w:rsid w:val="00D10A2B"/>
    <w:rsid w:val="00D11345"/>
    <w:rsid w:val="00D11AB2"/>
    <w:rsid w:val="00D12E24"/>
    <w:rsid w:val="00D13484"/>
    <w:rsid w:val="00D136CB"/>
    <w:rsid w:val="00D1394E"/>
    <w:rsid w:val="00D143C5"/>
    <w:rsid w:val="00D15EAF"/>
    <w:rsid w:val="00D16077"/>
    <w:rsid w:val="00D168E1"/>
    <w:rsid w:val="00D17231"/>
    <w:rsid w:val="00D17D70"/>
    <w:rsid w:val="00D17FE7"/>
    <w:rsid w:val="00D20BEB"/>
    <w:rsid w:val="00D210E3"/>
    <w:rsid w:val="00D21BFB"/>
    <w:rsid w:val="00D21D5C"/>
    <w:rsid w:val="00D22387"/>
    <w:rsid w:val="00D223F5"/>
    <w:rsid w:val="00D2351D"/>
    <w:rsid w:val="00D24991"/>
    <w:rsid w:val="00D26131"/>
    <w:rsid w:val="00D26A26"/>
    <w:rsid w:val="00D27526"/>
    <w:rsid w:val="00D27939"/>
    <w:rsid w:val="00D27B86"/>
    <w:rsid w:val="00D30104"/>
    <w:rsid w:val="00D31744"/>
    <w:rsid w:val="00D35CF0"/>
    <w:rsid w:val="00D36643"/>
    <w:rsid w:val="00D36BD6"/>
    <w:rsid w:val="00D374ED"/>
    <w:rsid w:val="00D37D33"/>
    <w:rsid w:val="00D420F0"/>
    <w:rsid w:val="00D4225D"/>
    <w:rsid w:val="00D50255"/>
    <w:rsid w:val="00D51650"/>
    <w:rsid w:val="00D51EEC"/>
    <w:rsid w:val="00D51FDB"/>
    <w:rsid w:val="00D54952"/>
    <w:rsid w:val="00D54E59"/>
    <w:rsid w:val="00D55F09"/>
    <w:rsid w:val="00D57423"/>
    <w:rsid w:val="00D6085F"/>
    <w:rsid w:val="00D60888"/>
    <w:rsid w:val="00D60CB9"/>
    <w:rsid w:val="00D60F9B"/>
    <w:rsid w:val="00D61DAB"/>
    <w:rsid w:val="00D61F73"/>
    <w:rsid w:val="00D62F09"/>
    <w:rsid w:val="00D62F8F"/>
    <w:rsid w:val="00D63D79"/>
    <w:rsid w:val="00D658F9"/>
    <w:rsid w:val="00D66520"/>
    <w:rsid w:val="00D6674D"/>
    <w:rsid w:val="00D66AD6"/>
    <w:rsid w:val="00D677B3"/>
    <w:rsid w:val="00D74EE3"/>
    <w:rsid w:val="00D75578"/>
    <w:rsid w:val="00D76B4C"/>
    <w:rsid w:val="00D76BFD"/>
    <w:rsid w:val="00D76F06"/>
    <w:rsid w:val="00D77270"/>
    <w:rsid w:val="00D774CD"/>
    <w:rsid w:val="00D806B8"/>
    <w:rsid w:val="00D81778"/>
    <w:rsid w:val="00D821C4"/>
    <w:rsid w:val="00D82614"/>
    <w:rsid w:val="00D8294C"/>
    <w:rsid w:val="00D83F4E"/>
    <w:rsid w:val="00D84AE9"/>
    <w:rsid w:val="00D84D39"/>
    <w:rsid w:val="00D85765"/>
    <w:rsid w:val="00D85E65"/>
    <w:rsid w:val="00D86F8E"/>
    <w:rsid w:val="00D873DF"/>
    <w:rsid w:val="00D87D66"/>
    <w:rsid w:val="00D90915"/>
    <w:rsid w:val="00D90BB1"/>
    <w:rsid w:val="00D90DBC"/>
    <w:rsid w:val="00D9124E"/>
    <w:rsid w:val="00D9283C"/>
    <w:rsid w:val="00D92F6A"/>
    <w:rsid w:val="00D97150"/>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066D"/>
    <w:rsid w:val="00DC11E6"/>
    <w:rsid w:val="00DC2268"/>
    <w:rsid w:val="00DC2376"/>
    <w:rsid w:val="00DC2EBB"/>
    <w:rsid w:val="00DD083C"/>
    <w:rsid w:val="00DD12D8"/>
    <w:rsid w:val="00DD151F"/>
    <w:rsid w:val="00DD3CEF"/>
    <w:rsid w:val="00DD4765"/>
    <w:rsid w:val="00DD4A4F"/>
    <w:rsid w:val="00DD662C"/>
    <w:rsid w:val="00DD6CB6"/>
    <w:rsid w:val="00DD6F26"/>
    <w:rsid w:val="00DD7A61"/>
    <w:rsid w:val="00DE1B53"/>
    <w:rsid w:val="00DE2B10"/>
    <w:rsid w:val="00DE2EEA"/>
    <w:rsid w:val="00DE34CF"/>
    <w:rsid w:val="00DE6600"/>
    <w:rsid w:val="00DE7D13"/>
    <w:rsid w:val="00DF051F"/>
    <w:rsid w:val="00DF0AF7"/>
    <w:rsid w:val="00DF0BA7"/>
    <w:rsid w:val="00DF0C54"/>
    <w:rsid w:val="00DF10A0"/>
    <w:rsid w:val="00DF12AD"/>
    <w:rsid w:val="00DF1893"/>
    <w:rsid w:val="00DF1D70"/>
    <w:rsid w:val="00DF264E"/>
    <w:rsid w:val="00DF278E"/>
    <w:rsid w:val="00DF393E"/>
    <w:rsid w:val="00DF5A9E"/>
    <w:rsid w:val="00DF6005"/>
    <w:rsid w:val="00DF66AA"/>
    <w:rsid w:val="00DF7EC3"/>
    <w:rsid w:val="00DF7F2D"/>
    <w:rsid w:val="00E00CEA"/>
    <w:rsid w:val="00E01EAB"/>
    <w:rsid w:val="00E02D52"/>
    <w:rsid w:val="00E032F7"/>
    <w:rsid w:val="00E03435"/>
    <w:rsid w:val="00E04CA5"/>
    <w:rsid w:val="00E1166A"/>
    <w:rsid w:val="00E11E7C"/>
    <w:rsid w:val="00E124E8"/>
    <w:rsid w:val="00E1283A"/>
    <w:rsid w:val="00E12F54"/>
    <w:rsid w:val="00E13F3D"/>
    <w:rsid w:val="00E16FB2"/>
    <w:rsid w:val="00E20EF5"/>
    <w:rsid w:val="00E217C5"/>
    <w:rsid w:val="00E22613"/>
    <w:rsid w:val="00E2322D"/>
    <w:rsid w:val="00E23459"/>
    <w:rsid w:val="00E2346D"/>
    <w:rsid w:val="00E25F1A"/>
    <w:rsid w:val="00E277B3"/>
    <w:rsid w:val="00E304F1"/>
    <w:rsid w:val="00E310F8"/>
    <w:rsid w:val="00E31BDE"/>
    <w:rsid w:val="00E3212D"/>
    <w:rsid w:val="00E326FC"/>
    <w:rsid w:val="00E32A3A"/>
    <w:rsid w:val="00E32C66"/>
    <w:rsid w:val="00E32FE2"/>
    <w:rsid w:val="00E33A83"/>
    <w:rsid w:val="00E33AB8"/>
    <w:rsid w:val="00E341F3"/>
    <w:rsid w:val="00E34898"/>
    <w:rsid w:val="00E35BF2"/>
    <w:rsid w:val="00E363B2"/>
    <w:rsid w:val="00E3648F"/>
    <w:rsid w:val="00E3652B"/>
    <w:rsid w:val="00E37A66"/>
    <w:rsid w:val="00E37B27"/>
    <w:rsid w:val="00E409A1"/>
    <w:rsid w:val="00E41094"/>
    <w:rsid w:val="00E429C0"/>
    <w:rsid w:val="00E43103"/>
    <w:rsid w:val="00E43955"/>
    <w:rsid w:val="00E43E31"/>
    <w:rsid w:val="00E454AE"/>
    <w:rsid w:val="00E4588F"/>
    <w:rsid w:val="00E45D50"/>
    <w:rsid w:val="00E45F2A"/>
    <w:rsid w:val="00E51F28"/>
    <w:rsid w:val="00E52969"/>
    <w:rsid w:val="00E54E0D"/>
    <w:rsid w:val="00E551BD"/>
    <w:rsid w:val="00E559CA"/>
    <w:rsid w:val="00E57DF9"/>
    <w:rsid w:val="00E60297"/>
    <w:rsid w:val="00E603ED"/>
    <w:rsid w:val="00E61B27"/>
    <w:rsid w:val="00E6274C"/>
    <w:rsid w:val="00E67945"/>
    <w:rsid w:val="00E70C6B"/>
    <w:rsid w:val="00E71AA8"/>
    <w:rsid w:val="00E7332C"/>
    <w:rsid w:val="00E733EF"/>
    <w:rsid w:val="00E734DB"/>
    <w:rsid w:val="00E7362F"/>
    <w:rsid w:val="00E75190"/>
    <w:rsid w:val="00E75C13"/>
    <w:rsid w:val="00E760E8"/>
    <w:rsid w:val="00E76957"/>
    <w:rsid w:val="00E77AF9"/>
    <w:rsid w:val="00E77E56"/>
    <w:rsid w:val="00E81AEC"/>
    <w:rsid w:val="00E821C8"/>
    <w:rsid w:val="00E83C1C"/>
    <w:rsid w:val="00E844AD"/>
    <w:rsid w:val="00E851E2"/>
    <w:rsid w:val="00E85B69"/>
    <w:rsid w:val="00E8788E"/>
    <w:rsid w:val="00E879F0"/>
    <w:rsid w:val="00E90001"/>
    <w:rsid w:val="00E922EB"/>
    <w:rsid w:val="00E926AA"/>
    <w:rsid w:val="00E92CF1"/>
    <w:rsid w:val="00E932C5"/>
    <w:rsid w:val="00E946BA"/>
    <w:rsid w:val="00E94917"/>
    <w:rsid w:val="00E954AC"/>
    <w:rsid w:val="00E957B1"/>
    <w:rsid w:val="00E97A5A"/>
    <w:rsid w:val="00EA0273"/>
    <w:rsid w:val="00EA338B"/>
    <w:rsid w:val="00EA383E"/>
    <w:rsid w:val="00EA4F4F"/>
    <w:rsid w:val="00EA6DCE"/>
    <w:rsid w:val="00EB0258"/>
    <w:rsid w:val="00EB09B7"/>
    <w:rsid w:val="00EB0E00"/>
    <w:rsid w:val="00EB135C"/>
    <w:rsid w:val="00EB1E1C"/>
    <w:rsid w:val="00EB2F5B"/>
    <w:rsid w:val="00EB4592"/>
    <w:rsid w:val="00EB4A86"/>
    <w:rsid w:val="00EB4B76"/>
    <w:rsid w:val="00EB4F7A"/>
    <w:rsid w:val="00EB713A"/>
    <w:rsid w:val="00EB728F"/>
    <w:rsid w:val="00EB7932"/>
    <w:rsid w:val="00EC36FC"/>
    <w:rsid w:val="00EC4543"/>
    <w:rsid w:val="00EC77FE"/>
    <w:rsid w:val="00ED1534"/>
    <w:rsid w:val="00ED1DD7"/>
    <w:rsid w:val="00ED238A"/>
    <w:rsid w:val="00ED2413"/>
    <w:rsid w:val="00ED2996"/>
    <w:rsid w:val="00ED6CDB"/>
    <w:rsid w:val="00ED6ECA"/>
    <w:rsid w:val="00ED7863"/>
    <w:rsid w:val="00EE0854"/>
    <w:rsid w:val="00EE0AE7"/>
    <w:rsid w:val="00EE0B5D"/>
    <w:rsid w:val="00EE2054"/>
    <w:rsid w:val="00EE2621"/>
    <w:rsid w:val="00EE35E7"/>
    <w:rsid w:val="00EE3821"/>
    <w:rsid w:val="00EE5298"/>
    <w:rsid w:val="00EE57CF"/>
    <w:rsid w:val="00EE57E7"/>
    <w:rsid w:val="00EE5A58"/>
    <w:rsid w:val="00EE7257"/>
    <w:rsid w:val="00EE7D7C"/>
    <w:rsid w:val="00EF0CC7"/>
    <w:rsid w:val="00EF2C89"/>
    <w:rsid w:val="00EF418A"/>
    <w:rsid w:val="00EF4EE5"/>
    <w:rsid w:val="00EF5AF4"/>
    <w:rsid w:val="00EF6CBC"/>
    <w:rsid w:val="00EF6D87"/>
    <w:rsid w:val="00EF7723"/>
    <w:rsid w:val="00F0006E"/>
    <w:rsid w:val="00F00FF5"/>
    <w:rsid w:val="00F01FB3"/>
    <w:rsid w:val="00F025E1"/>
    <w:rsid w:val="00F02A6F"/>
    <w:rsid w:val="00F054FE"/>
    <w:rsid w:val="00F05A87"/>
    <w:rsid w:val="00F05ABE"/>
    <w:rsid w:val="00F06A32"/>
    <w:rsid w:val="00F109F6"/>
    <w:rsid w:val="00F113AD"/>
    <w:rsid w:val="00F1191C"/>
    <w:rsid w:val="00F11E75"/>
    <w:rsid w:val="00F12BA4"/>
    <w:rsid w:val="00F12F2F"/>
    <w:rsid w:val="00F1348A"/>
    <w:rsid w:val="00F13495"/>
    <w:rsid w:val="00F15490"/>
    <w:rsid w:val="00F154C6"/>
    <w:rsid w:val="00F15668"/>
    <w:rsid w:val="00F169FE"/>
    <w:rsid w:val="00F16A3E"/>
    <w:rsid w:val="00F17D0E"/>
    <w:rsid w:val="00F209C4"/>
    <w:rsid w:val="00F2254B"/>
    <w:rsid w:val="00F229B6"/>
    <w:rsid w:val="00F233C6"/>
    <w:rsid w:val="00F23EF6"/>
    <w:rsid w:val="00F24DE8"/>
    <w:rsid w:val="00F25D98"/>
    <w:rsid w:val="00F25FAC"/>
    <w:rsid w:val="00F26E6A"/>
    <w:rsid w:val="00F27363"/>
    <w:rsid w:val="00F27876"/>
    <w:rsid w:val="00F27EE0"/>
    <w:rsid w:val="00F300FB"/>
    <w:rsid w:val="00F31FE8"/>
    <w:rsid w:val="00F32122"/>
    <w:rsid w:val="00F32D98"/>
    <w:rsid w:val="00F3447B"/>
    <w:rsid w:val="00F34812"/>
    <w:rsid w:val="00F34F2D"/>
    <w:rsid w:val="00F34FCB"/>
    <w:rsid w:val="00F34FD2"/>
    <w:rsid w:val="00F36560"/>
    <w:rsid w:val="00F36B9C"/>
    <w:rsid w:val="00F36CE7"/>
    <w:rsid w:val="00F378FC"/>
    <w:rsid w:val="00F409F4"/>
    <w:rsid w:val="00F412A4"/>
    <w:rsid w:val="00F4272D"/>
    <w:rsid w:val="00F43619"/>
    <w:rsid w:val="00F43F42"/>
    <w:rsid w:val="00F44C4F"/>
    <w:rsid w:val="00F46A58"/>
    <w:rsid w:val="00F47EC5"/>
    <w:rsid w:val="00F5311B"/>
    <w:rsid w:val="00F5324C"/>
    <w:rsid w:val="00F53D1F"/>
    <w:rsid w:val="00F54B50"/>
    <w:rsid w:val="00F55CFB"/>
    <w:rsid w:val="00F55FFA"/>
    <w:rsid w:val="00F56CC6"/>
    <w:rsid w:val="00F57518"/>
    <w:rsid w:val="00F60D64"/>
    <w:rsid w:val="00F60E35"/>
    <w:rsid w:val="00F60EB3"/>
    <w:rsid w:val="00F61D76"/>
    <w:rsid w:val="00F63444"/>
    <w:rsid w:val="00F6354E"/>
    <w:rsid w:val="00F6416C"/>
    <w:rsid w:val="00F649B5"/>
    <w:rsid w:val="00F66C07"/>
    <w:rsid w:val="00F67089"/>
    <w:rsid w:val="00F673A1"/>
    <w:rsid w:val="00F679D8"/>
    <w:rsid w:val="00F708F2"/>
    <w:rsid w:val="00F72D55"/>
    <w:rsid w:val="00F72D65"/>
    <w:rsid w:val="00F75B2E"/>
    <w:rsid w:val="00F75D9E"/>
    <w:rsid w:val="00F75FF7"/>
    <w:rsid w:val="00F764EF"/>
    <w:rsid w:val="00F76F87"/>
    <w:rsid w:val="00F771F5"/>
    <w:rsid w:val="00F772E7"/>
    <w:rsid w:val="00F77D91"/>
    <w:rsid w:val="00F80EC3"/>
    <w:rsid w:val="00F8278B"/>
    <w:rsid w:val="00F832EC"/>
    <w:rsid w:val="00F835CD"/>
    <w:rsid w:val="00F83808"/>
    <w:rsid w:val="00F83C9E"/>
    <w:rsid w:val="00F842F9"/>
    <w:rsid w:val="00F8475A"/>
    <w:rsid w:val="00F847F4"/>
    <w:rsid w:val="00F84FF0"/>
    <w:rsid w:val="00F85322"/>
    <w:rsid w:val="00F85D73"/>
    <w:rsid w:val="00F86D61"/>
    <w:rsid w:val="00F87151"/>
    <w:rsid w:val="00F874E6"/>
    <w:rsid w:val="00F87777"/>
    <w:rsid w:val="00F901EB"/>
    <w:rsid w:val="00F916B8"/>
    <w:rsid w:val="00F91B50"/>
    <w:rsid w:val="00F92288"/>
    <w:rsid w:val="00F93BD2"/>
    <w:rsid w:val="00F95F55"/>
    <w:rsid w:val="00FA1E42"/>
    <w:rsid w:val="00FA3C79"/>
    <w:rsid w:val="00FA5C12"/>
    <w:rsid w:val="00FA65FA"/>
    <w:rsid w:val="00FA71D0"/>
    <w:rsid w:val="00FA7C7E"/>
    <w:rsid w:val="00FB0662"/>
    <w:rsid w:val="00FB2D7E"/>
    <w:rsid w:val="00FB44C1"/>
    <w:rsid w:val="00FB4C2B"/>
    <w:rsid w:val="00FB4E7E"/>
    <w:rsid w:val="00FB6386"/>
    <w:rsid w:val="00FB6A75"/>
    <w:rsid w:val="00FB6FE4"/>
    <w:rsid w:val="00FB6FED"/>
    <w:rsid w:val="00FB7A8C"/>
    <w:rsid w:val="00FC064C"/>
    <w:rsid w:val="00FC06E1"/>
    <w:rsid w:val="00FC094E"/>
    <w:rsid w:val="00FC16EE"/>
    <w:rsid w:val="00FC1B0E"/>
    <w:rsid w:val="00FC1BF3"/>
    <w:rsid w:val="00FC3C90"/>
    <w:rsid w:val="00FC4673"/>
    <w:rsid w:val="00FC6C29"/>
    <w:rsid w:val="00FC75AE"/>
    <w:rsid w:val="00FC76F2"/>
    <w:rsid w:val="00FC7A53"/>
    <w:rsid w:val="00FD0706"/>
    <w:rsid w:val="00FD0BC8"/>
    <w:rsid w:val="00FD1107"/>
    <w:rsid w:val="00FD23E8"/>
    <w:rsid w:val="00FD33D2"/>
    <w:rsid w:val="00FD7453"/>
    <w:rsid w:val="00FE4E21"/>
    <w:rsid w:val="00FE4F31"/>
    <w:rsid w:val="00FE7E06"/>
    <w:rsid w:val="00FF01D8"/>
    <w:rsid w:val="00FF0277"/>
    <w:rsid w:val="00FF04C5"/>
    <w:rsid w:val="00FF0A21"/>
    <w:rsid w:val="00FF0ADF"/>
    <w:rsid w:val="00FF2745"/>
    <w:rsid w:val="00FF3808"/>
    <w:rsid w:val="00FF4546"/>
    <w:rsid w:val="00FF553F"/>
    <w:rsid w:val="00FF5BF4"/>
    <w:rsid w:val="00FF6BEC"/>
    <w:rsid w:val="00FF7A94"/>
    <w:rsid w:val="0958B2A9"/>
    <w:rsid w:val="0961F62A"/>
    <w:rsid w:val="0A68822C"/>
    <w:rsid w:val="0E4AC800"/>
    <w:rsid w:val="116398E8"/>
    <w:rsid w:val="11E1D45E"/>
    <w:rsid w:val="12809292"/>
    <w:rsid w:val="12A4969B"/>
    <w:rsid w:val="154306E3"/>
    <w:rsid w:val="1706B64C"/>
    <w:rsid w:val="18151DFA"/>
    <w:rsid w:val="1B12F5C0"/>
    <w:rsid w:val="1C194186"/>
    <w:rsid w:val="1D15555E"/>
    <w:rsid w:val="24683228"/>
    <w:rsid w:val="2AB6E826"/>
    <w:rsid w:val="2D37AAC2"/>
    <w:rsid w:val="2DF69B14"/>
    <w:rsid w:val="3091174B"/>
    <w:rsid w:val="32745011"/>
    <w:rsid w:val="349777B1"/>
    <w:rsid w:val="35EB9D09"/>
    <w:rsid w:val="3AA33D2C"/>
    <w:rsid w:val="3AC6B23E"/>
    <w:rsid w:val="3D60B091"/>
    <w:rsid w:val="3FF195FF"/>
    <w:rsid w:val="44B5021C"/>
    <w:rsid w:val="45432B8C"/>
    <w:rsid w:val="481981C2"/>
    <w:rsid w:val="49B30FDE"/>
    <w:rsid w:val="4A07F23A"/>
    <w:rsid w:val="4A0E22E3"/>
    <w:rsid w:val="4D91C106"/>
    <w:rsid w:val="4F20EC60"/>
    <w:rsid w:val="4FEA1F9B"/>
    <w:rsid w:val="52ABB1A3"/>
    <w:rsid w:val="588BA784"/>
    <w:rsid w:val="62D48006"/>
    <w:rsid w:val="66EFA272"/>
    <w:rsid w:val="68E04AA6"/>
    <w:rsid w:val="6BBC16D9"/>
    <w:rsid w:val="6CFFFE1C"/>
    <w:rsid w:val="6DE79149"/>
    <w:rsid w:val="6FCB4539"/>
    <w:rsid w:val="762E2598"/>
    <w:rsid w:val="76455C39"/>
    <w:rsid w:val="76A26C8C"/>
    <w:rsid w:val="7B1C3038"/>
    <w:rsid w:val="7CF6E75F"/>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63E3850"/>
  <w15:docId w15:val="{AE29E474-513F-4271-82AA-3EBE841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0826">
      <w:bodyDiv w:val="1"/>
      <w:marLeft w:val="0"/>
      <w:marRight w:val="0"/>
      <w:marTop w:val="0"/>
      <w:marBottom w:val="0"/>
      <w:divBdr>
        <w:top w:val="none" w:sz="0" w:space="0" w:color="auto"/>
        <w:left w:val="none" w:sz="0" w:space="0" w:color="auto"/>
        <w:bottom w:val="none" w:sz="0" w:space="0" w:color="auto"/>
        <w:right w:val="none" w:sz="0" w:space="0" w:color="auto"/>
      </w:divBdr>
    </w:div>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277487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4F369-A351-481A-BD43-410089CD5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4554</Words>
  <Characters>23738</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28236</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cp:revision>
  <cp:lastPrinted>1900-01-01T05:00:00Z</cp:lastPrinted>
  <dcterms:created xsi:type="dcterms:W3CDTF">2025-08-14T18:22:00Z</dcterms:created>
  <dcterms:modified xsi:type="dcterms:W3CDTF">2025-08-15T01:39:00Z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